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443BC0" w14:textId="7D0F1E51" w:rsidR="00007B1D" w:rsidRDefault="00807076"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4F4BD93" wp14:editId="2A639870">
                <wp:simplePos x="0" y="0"/>
                <wp:positionH relativeFrom="column">
                  <wp:posOffset>-469900</wp:posOffset>
                </wp:positionH>
                <wp:positionV relativeFrom="paragraph">
                  <wp:posOffset>-333062</wp:posOffset>
                </wp:positionV>
                <wp:extent cx="7580355" cy="457200"/>
                <wp:effectExtent l="0" t="0" r="190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0355" cy="4572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52B734" w14:textId="77777777" w:rsidR="00807076" w:rsidRPr="00657A7B" w:rsidRDefault="00000000" w:rsidP="00807076">
                            <w:pPr>
                              <w:pStyle w:val="Title"/>
                              <w:jc w:val="center"/>
                              <w:rPr>
                                <w:color w:val="auto"/>
                                <w:sz w:val="56"/>
                                <w:szCs w:val="56"/>
                              </w:rPr>
                            </w:pPr>
                            <w:sdt>
                              <w:sdtPr>
                                <w:rPr>
                                  <w:color w:val="auto"/>
                                  <w:sz w:val="56"/>
                                  <w:szCs w:val="56"/>
                                </w:rPr>
                                <w:id w:val="-69652455"/>
                                <w:placeholder>
                                  <w:docPart w:val="F8EC4D21FD6642DDB28A6E7E98032D37"/>
                                </w:placeholder>
                                <w:temporary/>
                                <w:showingPlcHdr/>
                                <w15:appearance w15:val="hidden"/>
                              </w:sdtPr>
                              <w:sdtContent>
                                <w:r w:rsidR="00807076" w:rsidRPr="00657A7B">
                                  <w:rPr>
                                    <w:color w:val="auto"/>
                                    <w:sz w:val="56"/>
                                    <w:szCs w:val="56"/>
                                  </w:rPr>
                                  <w:t>NEWSLETTER</w:t>
                                </w:r>
                              </w:sdtContent>
                            </w:sdt>
                            <w:r w:rsidR="00807076" w:rsidRPr="00657A7B">
                              <w:rPr>
                                <w:color w:val="auto"/>
                                <w:sz w:val="56"/>
                                <w:szCs w:val="56"/>
                              </w:rPr>
                              <w:t xml:space="preserve"> TITLE HERE</w:t>
                            </w:r>
                          </w:p>
                          <w:p w14:paraId="4E4B1A56" w14:textId="77777777" w:rsidR="00807076" w:rsidRPr="00657A7B" w:rsidRDefault="00807076" w:rsidP="00807076">
                            <w:pPr>
                              <w:jc w:val="center"/>
                              <w:rPr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F4BD93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-37pt;margin-top:-26.25pt;width:596.9pt;height:36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" fillcolor="black [3213]" stroked="f" strokeweight=".5pt">
                <v:textbox>
                  <w:txbxContent>
                    <w:p w14:paraId="2652B734" w14:textId="77777777" w:rsidR="00807076" w:rsidRPr="00657A7B" w:rsidRDefault="00000000" w:rsidP="00807076">
                      <w:pPr>
                        <w:pStyle w:val="Title"/>
                        <w:jc w:val="center"/>
                        <w:rPr>
                          <w:color w:val="auto"/>
                          <w:sz w:val="56"/>
                          <w:szCs w:val="56"/>
                        </w:rPr>
                      </w:pPr>
                      <w:sdt>
                        <w:sdtPr>
                          <w:rPr>
                            <w:color w:val="auto"/>
                            <w:sz w:val="56"/>
                            <w:szCs w:val="56"/>
                          </w:rPr>
                          <w:id w:val="-69652455"/>
                          <w:placeholder>
                            <w:docPart w:val="F8EC4D21FD6642DDB28A6E7E98032D37"/>
                          </w:placeholder>
                          <w:temporary/>
                          <w:showingPlcHdr/>
                          <w15:appearance w15:val="hidden"/>
                        </w:sdtPr>
                        <w:sdtContent>
                          <w:r w:rsidR="00807076" w:rsidRPr="00657A7B">
                            <w:rPr>
                              <w:color w:val="auto"/>
                              <w:sz w:val="56"/>
                              <w:szCs w:val="56"/>
                            </w:rPr>
                            <w:t>NEWSLETTER</w:t>
                          </w:r>
                        </w:sdtContent>
                      </w:sdt>
                      <w:r w:rsidR="00807076" w:rsidRPr="00657A7B">
                        <w:rPr>
                          <w:color w:val="auto"/>
                          <w:sz w:val="56"/>
                          <w:szCs w:val="56"/>
                        </w:rPr>
                        <w:t xml:space="preserve"> TITLE HERE</w:t>
                      </w:r>
                    </w:p>
                    <w:p w14:paraId="4E4B1A56" w14:textId="77777777" w:rsidR="00807076" w:rsidRPr="00657A7B" w:rsidRDefault="00807076" w:rsidP="00807076">
                      <w:pPr>
                        <w:jc w:val="center"/>
                        <w:rPr>
                          <w:sz w:val="16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314F3">
        <w:rPr>
          <w:noProof/>
        </w:rPr>
        <mc:AlternateContent>
          <mc:Choice Requires="wps">
            <w:drawing>
              <wp:anchor distT="0" distB="0" distL="114300" distR="114300" simplePos="0" relativeHeight="251654142" behindDoc="0" locked="0" layoutInCell="1" allowOverlap="1" wp14:anchorId="7C717C85" wp14:editId="29692D52">
                <wp:simplePos x="0" y="0"/>
                <wp:positionH relativeFrom="margin">
                  <wp:posOffset>-552734</wp:posOffset>
                </wp:positionH>
                <wp:positionV relativeFrom="paragraph">
                  <wp:posOffset>6823</wp:posOffset>
                </wp:positionV>
                <wp:extent cx="2341681" cy="9853683"/>
                <wp:effectExtent l="0" t="0" r="1905" b="0"/>
                <wp:wrapNone/>
                <wp:docPr id="2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41681" cy="9853683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A3F392" id="Rectangle 5" o:spid="_x0000_s1026" style="position:absolute;margin-left:-43.5pt;margin-top:.55pt;width:184.4pt;height:775.9pt;z-index:25165414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" fillcolor="black [3213]" stroked="f">
                <v:textbox inset="2.88pt,2.88pt,2.88pt,2.88pt"/>
                <w10:wrap anchorx="margin"/>
              </v:rect>
            </w:pict>
          </mc:Fallback>
        </mc:AlternateContent>
      </w:r>
      <w:r w:rsidR="001314F3">
        <w:rPr>
          <w:noProof/>
        </w:rPr>
        <mc:AlternateContent>
          <mc:Choice Requires="wps">
            <w:drawing>
              <wp:anchor distT="0" distB="0" distL="114300" distR="114300" simplePos="0" relativeHeight="251656191" behindDoc="0" locked="0" layoutInCell="1" allowOverlap="1" wp14:anchorId="586B3095" wp14:editId="4079CD38">
                <wp:simplePos x="0" y="0"/>
                <wp:positionH relativeFrom="margin">
                  <wp:posOffset>-524832</wp:posOffset>
                </wp:positionH>
                <wp:positionV relativeFrom="paragraph">
                  <wp:posOffset>-527685</wp:posOffset>
                </wp:positionV>
                <wp:extent cx="7665388" cy="2241077"/>
                <wp:effectExtent l="38100" t="38100" r="31115" b="6985"/>
                <wp:wrapNone/>
                <wp:docPr id="3" name="Freeform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65388" cy="2241077"/>
                        </a:xfrm>
                        <a:custGeom>
                          <a:avLst/>
                          <a:gdLst>
                            <a:gd name="T0" fmla="*/ 0 w 2448"/>
                            <a:gd name="T1" fmla="*/ 0 h 650"/>
                            <a:gd name="T2" fmla="*/ 0 w 2448"/>
                            <a:gd name="T3" fmla="*/ 650 h 650"/>
                            <a:gd name="T4" fmla="*/ 2448 w 2448"/>
                            <a:gd name="T5" fmla="*/ 466 h 650"/>
                            <a:gd name="T6" fmla="*/ 2448 w 2448"/>
                            <a:gd name="T7" fmla="*/ 0 h 650"/>
                            <a:gd name="T8" fmla="*/ 0 w 2448"/>
                            <a:gd name="T9" fmla="*/ 0 h 65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448" h="650">
                              <a:moveTo>
                                <a:pt x="0" y="0"/>
                              </a:moveTo>
                              <a:cubicBezTo>
                                <a:pt x="0" y="650"/>
                                <a:pt x="0" y="650"/>
                                <a:pt x="0" y="650"/>
                              </a:cubicBezTo>
                              <a:cubicBezTo>
                                <a:pt x="914" y="423"/>
                                <a:pt x="1786" y="414"/>
                                <a:pt x="2448" y="466"/>
                              </a:cubicBezTo>
                              <a:cubicBezTo>
                                <a:pt x="2448" y="0"/>
                                <a:pt x="2448" y="0"/>
                                <a:pt x="2448" y="0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76200">
                          <a:solidFill>
                            <a:schemeClr val="bg1"/>
                          </a:solidFill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E473F" id="Freeform 6" o:spid="_x0000_s1026" style="position:absolute;margin-left:-41.35pt;margin-top:-41.55pt;width:603.55pt;height:176.45pt;z-index:25165619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2448,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" path="m,c,650,,650,,650,914,423,1786,414,2448,466,2448,,2448,,2448,l,xe" fillcolor="#0070c0" strokecolor="white [3212]" strokeweight="6pt">
                <v:path arrowok="t" o:connecttype="custom" o:connectlocs="0,0;0,2241077;7665388,1606680;7665388,0;0,0" o:connectangles="0,0,0,0,0"/>
                <w10:wrap anchorx="margin"/>
              </v:shape>
            </w:pict>
          </mc:Fallback>
        </mc:AlternateContent>
      </w:r>
    </w:p>
    <w:p w14:paraId="59B50A8B" w14:textId="480AF925" w:rsidR="00007B1D" w:rsidRDefault="008743BA"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C23A6E5" wp14:editId="06D413BD">
                <wp:simplePos x="0" y="0"/>
                <wp:positionH relativeFrom="margin">
                  <wp:posOffset>4986567</wp:posOffset>
                </wp:positionH>
                <wp:positionV relativeFrom="paragraph">
                  <wp:posOffset>8962700</wp:posOffset>
                </wp:positionV>
                <wp:extent cx="1971675" cy="485775"/>
                <wp:effectExtent l="0" t="0" r="9525" b="9525"/>
                <wp:wrapNone/>
                <wp:docPr id="130601501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1675" cy="485775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796AE9" id="Rectangle 1" o:spid="_x0000_s1026" style="position:absolute;margin-left:392.65pt;margin-top:705.7pt;width:155.25pt;height:38.25pt;z-index:251753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" stroked="f" strokeweight="1pt">
                <v:fill r:id="rId8" o:title="" recolor="t" rotate="t" type="frame"/>
                <w10:wrap anchorx="margin"/>
              </v:rect>
            </w:pict>
          </mc:Fallback>
        </mc:AlternateContent>
      </w:r>
      <w:r w:rsidR="00807076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2D368EE" wp14:editId="7F2BC8F1">
                <wp:simplePos x="0" y="0"/>
                <wp:positionH relativeFrom="column">
                  <wp:posOffset>-306705</wp:posOffset>
                </wp:positionH>
                <wp:positionV relativeFrom="paragraph">
                  <wp:posOffset>2320603</wp:posOffset>
                </wp:positionV>
                <wp:extent cx="1869440" cy="6646459"/>
                <wp:effectExtent l="0" t="0" r="0" b="2540"/>
                <wp:wrapNone/>
                <wp:docPr id="31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9440" cy="664645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64E50F3" w14:textId="77777777" w:rsidR="00EC159D" w:rsidRPr="00807076" w:rsidRDefault="00EC159D" w:rsidP="001314F3">
                            <w:pPr>
                              <w:widowControl w:val="0"/>
                              <w:spacing w:line="600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20"/>
                                <w:w w:val="90"/>
                                <w:sz w:val="28"/>
                                <w:szCs w:val="28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20"/>
                                <w:w w:val="90"/>
                                <w:sz w:val="28"/>
                                <w:szCs w:val="28"/>
                                <w:lang w:val="en"/>
                              </w:rPr>
                              <w:t>Solutions for a New Economy</w:t>
                            </w:r>
                          </w:p>
                          <w:p w14:paraId="45844CEC" w14:textId="77777777" w:rsidR="00EC159D" w:rsidRPr="001314F3" w:rsidRDefault="00EC159D" w:rsidP="001314F3">
                            <w:pPr>
                              <w:widowControl w:val="0"/>
                              <w:spacing w:line="600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</w:pPr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Sit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amet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consec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tetuer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elit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sed diam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nonummy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nibh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euismod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tincidunt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laoreet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dolore magna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aliquam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. Ut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wisi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ad minim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veniam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quis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nostrud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exerci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tation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ullamcorper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. Et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iusto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dignissim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qui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blandit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praeseptatum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zzril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delenit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augue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duis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dolore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elit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sed diam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nonummy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nibh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.</w:t>
                            </w:r>
                          </w:p>
                          <w:p w14:paraId="7F87E0FB" w14:textId="77777777" w:rsidR="00EC159D" w:rsidRPr="001314F3" w:rsidRDefault="00EC159D" w:rsidP="001314F3">
                            <w:pPr>
                              <w:widowControl w:val="0"/>
                              <w:spacing w:line="600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</w:pPr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  <w:lang w:val="en"/>
                              </w:rPr>
                              <w:t xml:space="preserve">PERSONAL COMPUTING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Tincidunt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laoreet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dolore magna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aliquam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volut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pat. Ut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wisi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ad minim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veniam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quis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exerci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tation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ullamcorper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cipit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lobortis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exit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amet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consec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tetuer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elit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sed diam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nonummy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nibh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euismod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tincidunt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laoreet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dolore magna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aliquam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. Ut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wisi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ad minim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veniam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quis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nostrud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exerci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tation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ullamcorper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. Et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iusto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dignissim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qui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blandit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praeseptatum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368EE" id="Text Box 35" o:spid="_x0000_s1027" type="#_x0000_t202" style="position:absolute;margin-left:-24.15pt;margin-top:182.7pt;width:147.2pt;height:523.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" filled="f" fillcolor="#fffffe" stroked="f" strokecolor="#212120" insetpen="t">
                <v:textbox inset="2.88pt,2.88pt,2.88pt,2.88pt">
                  <w:txbxContent>
                    <w:p w14:paraId="464E50F3" w14:textId="77777777" w:rsidR="00EC159D" w:rsidRPr="00807076" w:rsidRDefault="00EC159D" w:rsidP="001314F3">
                      <w:pPr>
                        <w:widowControl w:val="0"/>
                        <w:spacing w:line="600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20"/>
                          <w:w w:val="90"/>
                          <w:sz w:val="28"/>
                          <w:szCs w:val="28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20"/>
                          <w:w w:val="90"/>
                          <w:sz w:val="28"/>
                          <w:szCs w:val="28"/>
                          <w:lang w:val="en"/>
                        </w:rPr>
                        <w:t>Solutions for a New Economy</w:t>
                      </w:r>
                    </w:p>
                    <w:p w14:paraId="45844CEC" w14:textId="77777777" w:rsidR="00EC159D" w:rsidRPr="001314F3" w:rsidRDefault="00EC159D" w:rsidP="001314F3">
                      <w:pPr>
                        <w:widowControl w:val="0"/>
                        <w:spacing w:line="600" w:lineRule="auto"/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</w:pPr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Sit amet,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consec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tetuer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adipiscing elit, sed diam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nonummy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nibh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euismod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tincidunt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ut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laoreet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dolore magna aliquam . Ut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wisi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enim ad minim veniam, quis nostrud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exerci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tation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ullamcorper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. Et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iusto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dignissim qui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blandit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praeseptatum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zzril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delenit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augue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duis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dolore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feugait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nulla adipiscing elit, sed diam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nonummy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nibh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.</w:t>
                      </w:r>
                    </w:p>
                    <w:p w14:paraId="7F87E0FB" w14:textId="77777777" w:rsidR="00EC159D" w:rsidRPr="001314F3" w:rsidRDefault="00EC159D" w:rsidP="001314F3">
                      <w:pPr>
                        <w:widowControl w:val="0"/>
                        <w:spacing w:line="600" w:lineRule="auto"/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</w:pPr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  <w:lang w:val="en"/>
                        </w:rPr>
                        <w:t xml:space="preserve">PERSONAL COMPUTING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Tincidunt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ut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laoreet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dolore magna aliquam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volut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pat. Ut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wisi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enim ad minim veniam, quis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exerci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tation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ullamcorper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cipit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lobortis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ut aliquip exit amet,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consec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tetuer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adipiscing elit, sed diam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nonummy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nibh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euismod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tincidunt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ut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laoreet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dolore magna aliquam . Ut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wisi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enim ad minim veniam, quis nostrud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exerci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tation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ullamcorper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. Et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iusto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dignissim qui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blandit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praeseptatum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</w:p>
                  </w:txbxContent>
                </v:textbox>
              </v:shape>
            </w:pict>
          </mc:Fallback>
        </mc:AlternateContent>
      </w:r>
      <w:r w:rsidR="001314F3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3E5B5BA" wp14:editId="1105FED2">
                <wp:simplePos x="0" y="0"/>
                <wp:positionH relativeFrom="column">
                  <wp:posOffset>1627505</wp:posOffset>
                </wp:positionH>
                <wp:positionV relativeFrom="paragraph">
                  <wp:posOffset>112717</wp:posOffset>
                </wp:positionV>
                <wp:extent cx="3387488" cy="3387488"/>
                <wp:effectExtent l="38100" t="38100" r="41910" b="41910"/>
                <wp:wrapNone/>
                <wp:docPr id="1962151209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7488" cy="3387488"/>
                        </a:xfrm>
                        <a:prstGeom prst="ellipse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0"/>
                              </a:ext>
                            </a:extLst>
                          </a:blip>
                          <a:srcRect/>
                          <a:stretch>
                            <a:fillRect l="-62878" t="-9698" r="-14298"/>
                          </a:stretch>
                        </a:blipFill>
                        <a:ln w="762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539D290" id="Oval 2" o:spid="_x0000_s1026" style="position:absolute;margin-left:128.15pt;margin-top:8.9pt;width:266.75pt;height:266.7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" strokecolor="#0070c0" strokeweight="6pt">
                <v:fill r:id="rId11" o:title="" recolor="t" rotate="t" type="frame"/>
                <v:stroke joinstyle="miter"/>
              </v:oval>
            </w:pict>
          </mc:Fallback>
        </mc:AlternateContent>
      </w:r>
      <w:r w:rsidR="001314F3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4A1A5E0" wp14:editId="4B4B6D58">
                <wp:simplePos x="0" y="0"/>
                <wp:positionH relativeFrom="column">
                  <wp:posOffset>4519295</wp:posOffset>
                </wp:positionH>
                <wp:positionV relativeFrom="paragraph">
                  <wp:posOffset>3970020</wp:posOffset>
                </wp:positionV>
                <wp:extent cx="2400300" cy="4857750"/>
                <wp:effectExtent l="0" t="0" r="0" b="0"/>
                <wp:wrapNone/>
                <wp:docPr id="32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4857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3963CCC" w14:textId="77777777" w:rsidR="00EC159D" w:rsidRPr="001314F3" w:rsidRDefault="005F72FD" w:rsidP="00EC159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</w:pPr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</w:t>
                            </w:r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el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natu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meus.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Molior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torqueo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capio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pneum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commodo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mara </w:t>
                            </w:r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genitus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Suscipit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vicis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praesent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epulae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indoles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duis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genitus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lerpo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ipsum. Enim neo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adsum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multo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in </w:t>
                            </w:r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quibus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premo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tamen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Occuro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uxor dolore,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praemitto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opto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si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sudo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opes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. Sino lenis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valetudo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ille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abbas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cogo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saluto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quod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illum,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letatio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="00EC159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</w:p>
                          <w:p w14:paraId="05A729A4" w14:textId="77777777" w:rsidR="00EC159D" w:rsidRPr="001314F3" w:rsidRDefault="00EC159D" w:rsidP="00EC159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Letalis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nibh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iustum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transverbero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bene,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dolore modo.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Molior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torqueo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capio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pneum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commodo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mara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genitus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Suscipit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vicis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praesent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epulae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indoles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duis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genitus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lerpo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ipsum. Enim neo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adsum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multo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in </w:t>
                            </w:r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quibus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premo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tamen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Occuro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br/>
                              <w:t xml:space="preserve">uxor dolore,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praemitto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opto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si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sudo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  <w:p w14:paraId="78F52FA6" w14:textId="77777777" w:rsidR="00EC159D" w:rsidRPr="001314F3" w:rsidRDefault="00EC159D" w:rsidP="00EC159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Suscipit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vicis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praesent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epulae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indoles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duis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genitus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lerpo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ipsum. Enim neo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adsum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multo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in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quibus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premo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tamen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huic.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A1A5E0" id="Text Box 38" o:spid="_x0000_s1028" type="#_x0000_t202" style="position:absolute;margin-left:355.85pt;margin-top:312.6pt;width:189pt;height:382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" filled="f" fillcolor="#fffffe" stroked="f" strokecolor="#212120" insetpen="t">
                <v:textbox inset="2.88pt,2.88pt,2.88pt,2.88pt">
                  <w:txbxContent>
                    <w:p w14:paraId="13963CCC" w14:textId="77777777" w:rsidR="00EC159D" w:rsidRPr="001314F3" w:rsidRDefault="005F72FD" w:rsidP="00EC159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</w:pPr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</w:t>
                      </w:r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el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natu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meus.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Molior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torqueo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capio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velit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ut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pneum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commodo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vel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mara </w:t>
                      </w:r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br/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genitus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. Suscipit,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vicis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praesent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feugait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epulae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indoles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duis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enim consequat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genitus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at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lerpo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ipsum. Enim neo velit adsum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multo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in </w:t>
                      </w:r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br/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quibus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premo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tamen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Occuro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uxor dolore, ut at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praemitto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opto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si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sudo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opes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. Sino lenis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valetudo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ille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abbas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cogo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saluto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quod, esse illum,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letatio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 w:rsidR="00EC159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</w:p>
                    <w:p w14:paraId="05A729A4" w14:textId="77777777" w:rsidR="00EC159D" w:rsidRPr="001314F3" w:rsidRDefault="00EC159D" w:rsidP="00EC159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Letalis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nibh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iustum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transverbero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bene,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enim dolore modo.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Molior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torqueo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capio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velit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ut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pneum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commodo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vel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mara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genitus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. Suscipit,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vicis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praesent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feugait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epulae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indoles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duis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enim consequat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genitus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at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lerpo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ipsum. Enim neo velit adsum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multo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in </w:t>
                      </w:r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br/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quibus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premo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tamen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Occuro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br/>
                        <w:t xml:space="preserve">uxor dolore, ut at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praemitto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opto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si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sudo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  <w:p w14:paraId="78F52FA6" w14:textId="77777777" w:rsidR="00EC159D" w:rsidRPr="001314F3" w:rsidRDefault="00EC159D" w:rsidP="00EC159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</w:pPr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Suscipit,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vicis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praesent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feugait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epulae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indoles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duis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enim consequat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genitus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at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lerpo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ipsum. Enim neo velit adsum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multo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in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quibus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premo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tamen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huic.</w:t>
                      </w:r>
                    </w:p>
                  </w:txbxContent>
                </v:textbox>
              </v:shape>
            </w:pict>
          </mc:Fallback>
        </mc:AlternateContent>
      </w:r>
      <w:r w:rsidR="001314F3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03F9B4" wp14:editId="273F87DA">
                <wp:simplePos x="0" y="0"/>
                <wp:positionH relativeFrom="column">
                  <wp:posOffset>1900555</wp:posOffset>
                </wp:positionH>
                <wp:positionV relativeFrom="paragraph">
                  <wp:posOffset>3959225</wp:posOffset>
                </wp:positionV>
                <wp:extent cx="2400300" cy="5474970"/>
                <wp:effectExtent l="0" t="0" r="0" b="0"/>
                <wp:wrapNone/>
                <wp:docPr id="44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547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AA51D7A" w14:textId="77777777" w:rsidR="00EC159D" w:rsidRPr="001314F3" w:rsidRDefault="00EC159D" w:rsidP="00EC159D">
                            <w:pPr>
                              <w:widowControl w:val="0"/>
                              <w:spacing w:line="360" w:lineRule="exact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</w:pP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Volutpat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mos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neque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nulla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lobortis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br/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dignissim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torqueo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acsi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roto modo.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obruo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quae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ingenium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tristique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elit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natu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meus.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Molior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torqueo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capio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velit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br/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loquor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aptent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lorem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pneum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commodo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obruo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mara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genitus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Suscipit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vicis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praesent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epulae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validus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indoles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duis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enim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consequat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genitus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at. Sed,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aliquip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accumsan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adipiscing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augue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blandit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minim abbas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oppeto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commoveo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en"/>
                              </w:rPr>
                              <w:t>.</w:t>
                            </w:r>
                          </w:p>
                          <w:p w14:paraId="1B68ABFC" w14:textId="77777777" w:rsidR="00EC159D" w:rsidRPr="001314F3" w:rsidRDefault="00EC159D" w:rsidP="00EC159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</w:pPr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Enim neo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adsum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multo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in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quibus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premo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tamen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Occuro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uxor dolore,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praemitto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opto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si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sudo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opes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. Sino lenis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valetudo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ille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abbas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cogo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saluto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quod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illum,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letatio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Letalis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nibh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iustum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transverbero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bene,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dolore modo.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meus indoles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interdico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magna.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Delenit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abdo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quia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Ratis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neque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ymo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venio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illum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pala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damnum pneum.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voco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jumentum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volutpat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mos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neque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lobortis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dignissim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torqueo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acsi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r</w:t>
                            </w:r>
                            <w:r w:rsidR="005F72F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oto modo. </w:t>
                            </w:r>
                            <w:proofErr w:type="spellStart"/>
                            <w:r w:rsidR="005F72F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="005F72F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 w:rsidR="005F72F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 w:rsidR="005F72F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5F72F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 w:rsidR="005F72FD" w:rsidRPr="001314F3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03F9B4" id="Text Box 37" o:spid="_x0000_s1029" type="#_x0000_t202" style="position:absolute;margin-left:149.65pt;margin-top:311.75pt;width:189pt;height:431.1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" filled="f" fillcolor="#fffffe" stroked="f" strokecolor="#212120" insetpen="t">
                <v:textbox inset="2.88pt,2.88pt,2.88pt,2.88pt">
                  <w:txbxContent>
                    <w:p w14:paraId="2AA51D7A" w14:textId="77777777" w:rsidR="00EC159D" w:rsidRPr="001314F3" w:rsidRDefault="00EC159D" w:rsidP="00EC159D">
                      <w:pPr>
                        <w:widowControl w:val="0"/>
                        <w:spacing w:line="360" w:lineRule="exact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</w:pP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Volutpat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mos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at neque nulla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lobortis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br/>
                        <w:t xml:space="preserve">dignissim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conventio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torqueo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acsi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roto modo.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Feugait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in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obruo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quae ingenium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tristique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elit vel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natu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meus.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Molior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torqueo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capio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velit </w:t>
                      </w:r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br/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loquor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aptent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ut lorem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feugiat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pneum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commodo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vel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obruo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mara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genitus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. Suscipit,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vicis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praesent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feugait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epulae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validus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indoles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duis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enim consequat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genitus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at. Sed,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conventio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, aliquip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accumsan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adipiscing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augue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blandit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minim abbas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oppeto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commoveo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8"/>
                          <w:szCs w:val="18"/>
                          <w:lang w:val="en"/>
                        </w:rPr>
                        <w:t>.</w:t>
                      </w:r>
                    </w:p>
                    <w:p w14:paraId="1B68ABFC" w14:textId="77777777" w:rsidR="00EC159D" w:rsidRPr="001314F3" w:rsidRDefault="00EC159D" w:rsidP="00EC159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</w:pPr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Enim neo velit adsum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multo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in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quibus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premo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tamen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Occuro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uxor dolore, ut at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praemitto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opto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si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sudo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opes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. Sino lenis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valetudo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ille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abbas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cogo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saluto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quod, esse illum,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letatio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Letalis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nibh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iustum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transverbero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bene,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enim dolore modo.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meus indoles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ne secundum,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interdico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quae nulla magna.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Delenit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abdo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esse quia,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Ratis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neque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ymo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venio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illum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pala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damnum pneum.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ut consequat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voco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. Adipiscing magna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jumentum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velit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volutpat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mos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at neque nulla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lobortis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dignissim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torqueo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acsi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r</w:t>
                      </w:r>
                      <w:r w:rsidR="005F72F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oto modo. </w:t>
                      </w:r>
                      <w:proofErr w:type="spellStart"/>
                      <w:r w:rsidR="005F72F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Feugait</w:t>
                      </w:r>
                      <w:proofErr w:type="spellEnd"/>
                      <w:r w:rsidR="005F72F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 w:rsidR="005F72F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 w:rsidR="005F72FD" w:rsidRPr="001314F3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quae.</w:t>
                      </w:r>
                    </w:p>
                  </w:txbxContent>
                </v:textbox>
              </v:shape>
            </w:pict>
          </mc:Fallback>
        </mc:AlternateContent>
      </w:r>
      <w:r w:rsidR="001314F3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D98B796" wp14:editId="037ABC0D">
                <wp:simplePos x="0" y="0"/>
                <wp:positionH relativeFrom="column">
                  <wp:posOffset>1897380</wp:posOffset>
                </wp:positionH>
                <wp:positionV relativeFrom="paragraph">
                  <wp:posOffset>3619178</wp:posOffset>
                </wp:positionV>
                <wp:extent cx="5257800" cy="419100"/>
                <wp:effectExtent l="0" t="0" r="0" b="0"/>
                <wp:wrapNone/>
                <wp:docPr id="4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D0A18BD" w14:textId="77777777" w:rsidR="00EC159D" w:rsidRPr="001314F3" w:rsidRDefault="00EC159D" w:rsidP="00EC159D">
                            <w:pPr>
                              <w:widowControl w:val="0"/>
                              <w:spacing w:line="440" w:lineRule="exact"/>
                              <w:rPr>
                                <w:rFonts w:ascii="Arial" w:hAnsi="Arial" w:cs="Arial"/>
                                <w:w w:val="90"/>
                                <w:sz w:val="40"/>
                                <w:szCs w:val="40"/>
                                <w:lang w:val="en"/>
                              </w:rPr>
                            </w:pPr>
                            <w:r w:rsidRPr="001314F3">
                              <w:rPr>
                                <w:rFonts w:ascii="Arial" w:hAnsi="Arial" w:cs="Arial"/>
                                <w:spacing w:val="8"/>
                                <w:w w:val="90"/>
                                <w:sz w:val="40"/>
                                <w:szCs w:val="40"/>
                                <w:lang w:val="en"/>
                              </w:rPr>
                              <w:t>Exploring open source software opportunities.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98B796" id="Text Box 36" o:spid="_x0000_s1030" type="#_x0000_t202" style="position:absolute;margin-left:149.4pt;margin-top:284.95pt;width:414pt;height:33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" filled="f" fillcolor="#fffffe" stroked="f" strokecolor="#212120" insetpen="t">
                <v:textbox inset="2.88pt,2.88pt,2.88pt,2.88pt">
                  <w:txbxContent>
                    <w:p w14:paraId="1D0A18BD" w14:textId="77777777" w:rsidR="00EC159D" w:rsidRPr="001314F3" w:rsidRDefault="00EC159D" w:rsidP="00EC159D">
                      <w:pPr>
                        <w:widowControl w:val="0"/>
                        <w:spacing w:line="440" w:lineRule="exact"/>
                        <w:rPr>
                          <w:rFonts w:ascii="Arial" w:hAnsi="Arial" w:cs="Arial"/>
                          <w:w w:val="90"/>
                          <w:sz w:val="40"/>
                          <w:szCs w:val="40"/>
                          <w:lang w:val="en"/>
                        </w:rPr>
                      </w:pPr>
                      <w:r w:rsidRPr="001314F3">
                        <w:rPr>
                          <w:rFonts w:ascii="Arial" w:hAnsi="Arial" w:cs="Arial"/>
                          <w:spacing w:val="8"/>
                          <w:w w:val="90"/>
                          <w:sz w:val="40"/>
                          <w:szCs w:val="40"/>
                          <w:lang w:val="en"/>
                        </w:rPr>
                        <w:t>Exploring open source software opportunities.</w:t>
                      </w:r>
                    </w:p>
                  </w:txbxContent>
                </v:textbox>
              </v:shape>
            </w:pict>
          </mc:Fallback>
        </mc:AlternateContent>
      </w:r>
      <w:r w:rsidR="001314F3">
        <w:rPr>
          <w:noProof/>
        </w:rPr>
        <mc:AlternateContent>
          <mc:Choice Requires="wps">
            <w:drawing>
              <wp:anchor distT="0" distB="0" distL="114300" distR="114300" simplePos="0" relativeHeight="251652094" behindDoc="0" locked="0" layoutInCell="1" allowOverlap="1" wp14:anchorId="1E82F094" wp14:editId="2214045F">
                <wp:simplePos x="0" y="0"/>
                <wp:positionH relativeFrom="margin">
                  <wp:posOffset>3964675</wp:posOffset>
                </wp:positionH>
                <wp:positionV relativeFrom="paragraph">
                  <wp:posOffset>403462</wp:posOffset>
                </wp:positionV>
                <wp:extent cx="3126237" cy="2904490"/>
                <wp:effectExtent l="0" t="0" r="0" b="0"/>
                <wp:wrapNone/>
                <wp:docPr id="1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6237" cy="290449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B25A3B" id="Rectangle 3" o:spid="_x0000_s1026" style="position:absolute;margin-left:312.2pt;margin-top:31.75pt;width:246.15pt;height:228.7pt;z-index:25165209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" fillcolor="black [3213]" stroked="f">
                <v:textbox inset="2.88pt,2.88pt,2.88pt,2.88pt"/>
                <w10:wrap anchorx="margin"/>
              </v:rect>
            </w:pict>
          </mc:Fallback>
        </mc:AlternateContent>
      </w:r>
      <w:r w:rsidR="001314F3" w:rsidRPr="00E17CE6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FA13E6A" wp14:editId="3548F8CC">
                <wp:simplePos x="0" y="0"/>
                <wp:positionH relativeFrom="margin">
                  <wp:posOffset>-454925</wp:posOffset>
                </wp:positionH>
                <wp:positionV relativeFrom="margin">
                  <wp:posOffset>9876429</wp:posOffset>
                </wp:positionV>
                <wp:extent cx="7578990" cy="342900"/>
                <wp:effectExtent l="0" t="0" r="3175" b="0"/>
                <wp:wrapNone/>
                <wp:docPr id="1073192273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78990" cy="3429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4E3FD4" id="Rectangle 31" o:spid="_x0000_s1026" style="position:absolute;margin-left:-35.8pt;margin-top:777.65pt;width:596.75pt;height:27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" fillcolor="#0070c0" stroked="f">
                <w10:wrap anchorx="margin" anchory="margin"/>
              </v:rect>
            </w:pict>
          </mc:Fallback>
        </mc:AlternateContent>
      </w:r>
      <w:r w:rsidR="001314F3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13F823D" wp14:editId="0311A967">
                <wp:simplePos x="0" y="0"/>
                <wp:positionH relativeFrom="column">
                  <wp:posOffset>4763135</wp:posOffset>
                </wp:positionH>
                <wp:positionV relativeFrom="paragraph">
                  <wp:posOffset>1443905</wp:posOffset>
                </wp:positionV>
                <wp:extent cx="2114550" cy="1436914"/>
                <wp:effectExtent l="0" t="0" r="0" b="0"/>
                <wp:wrapNone/>
                <wp:docPr id="33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4550" cy="143691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2160A19" w14:textId="77777777" w:rsidR="00EC159D" w:rsidRDefault="00EC159D" w:rsidP="00EC159D">
                            <w:pPr>
                              <w:widowControl w:val="0"/>
                              <w:spacing w:line="400" w:lineRule="exact"/>
                              <w:jc w:val="right"/>
                              <w:rPr>
                                <w:rFonts w:ascii="Arial" w:hAnsi="Arial" w:cs="Arial"/>
                                <w:color w:val="FFFFFE"/>
                                <w:spacing w:val="8"/>
                                <w:w w:val="90"/>
                                <w:sz w:val="36"/>
                                <w:szCs w:val="36"/>
                                <w:lang w:val="en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E"/>
                                <w:spacing w:val="8"/>
                                <w:w w:val="90"/>
                                <w:sz w:val="36"/>
                                <w:szCs w:val="36"/>
                                <w:lang w:val="en"/>
                              </w:rPr>
                              <w:t>this issue</w:t>
                            </w:r>
                          </w:p>
                          <w:p w14:paraId="128E336E" w14:textId="77777777" w:rsidR="00EC159D" w:rsidRDefault="00EC159D" w:rsidP="00EC159D">
                            <w:pPr>
                              <w:widowControl w:val="0"/>
                              <w:spacing w:line="400" w:lineRule="exact"/>
                              <w:jc w:val="right"/>
                              <w:rPr>
                                <w:rFonts w:ascii="Arial" w:hAnsi="Arial" w:cs="Arial"/>
                                <w:color w:val="FFFFFE"/>
                                <w:spacing w:val="8"/>
                                <w:w w:val="90"/>
                                <w:lang w:val="en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E"/>
                                <w:spacing w:val="8"/>
                                <w:w w:val="90"/>
                                <w:lang w:val="en"/>
                              </w:rPr>
                              <w:t xml:space="preserve">Open Source Revolution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EF792F"/>
                                <w:spacing w:val="8"/>
                                <w:w w:val="90"/>
                                <w:lang w:val="en"/>
                              </w:rPr>
                              <w:t>P.1</w:t>
                            </w:r>
                          </w:p>
                          <w:p w14:paraId="7457CE56" w14:textId="77777777" w:rsidR="00EC159D" w:rsidRDefault="00EC159D" w:rsidP="00EC159D">
                            <w:pPr>
                              <w:widowControl w:val="0"/>
                              <w:spacing w:line="400" w:lineRule="exact"/>
                              <w:jc w:val="right"/>
                              <w:rPr>
                                <w:rFonts w:ascii="Arial" w:hAnsi="Arial" w:cs="Arial"/>
                                <w:color w:val="FFFFFE"/>
                                <w:spacing w:val="8"/>
                                <w:w w:val="90"/>
                                <w:lang w:val="en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E"/>
                                <w:spacing w:val="8"/>
                                <w:w w:val="90"/>
                                <w:lang w:val="en"/>
                              </w:rPr>
                              <w:t xml:space="preserve">IT Management Tips 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EF792F"/>
                                <w:spacing w:val="8"/>
                                <w:w w:val="90"/>
                                <w:lang w:val="en"/>
                              </w:rPr>
                              <w:t>P.2</w:t>
                            </w:r>
                          </w:p>
                          <w:p w14:paraId="6793AF1A" w14:textId="77777777" w:rsidR="00EC159D" w:rsidRDefault="00EC159D" w:rsidP="00EC159D">
                            <w:pPr>
                              <w:widowControl w:val="0"/>
                              <w:spacing w:line="400" w:lineRule="exact"/>
                              <w:jc w:val="right"/>
                              <w:rPr>
                                <w:rFonts w:ascii="Arial" w:hAnsi="Arial" w:cs="Arial"/>
                                <w:color w:val="FFFFFE"/>
                                <w:spacing w:val="8"/>
                                <w:w w:val="90"/>
                                <w:lang w:val="en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E"/>
                                <w:spacing w:val="8"/>
                                <w:w w:val="90"/>
                                <w:lang w:val="en"/>
                              </w:rPr>
                              <w:t xml:space="preserve">Non-Profit Solutions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EF792F"/>
                                <w:spacing w:val="8"/>
                                <w:w w:val="90"/>
                                <w:lang w:val="en"/>
                              </w:rPr>
                              <w:t>P.3</w:t>
                            </w:r>
                          </w:p>
                          <w:p w14:paraId="27B16E02" w14:textId="77777777" w:rsidR="00EC159D" w:rsidRDefault="00EC159D" w:rsidP="00EC159D">
                            <w:pPr>
                              <w:widowControl w:val="0"/>
                              <w:spacing w:line="400" w:lineRule="exact"/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EF792F"/>
                                <w:w w:val="90"/>
                                <w:lang w:val="en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E"/>
                                <w:spacing w:val="8"/>
                                <w:w w:val="90"/>
                                <w:lang w:val="en"/>
                              </w:rPr>
                              <w:t xml:space="preserve">Trends &amp; New Software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EF792F"/>
                                <w:spacing w:val="8"/>
                                <w:w w:val="90"/>
                                <w:lang w:val="en"/>
                              </w:rPr>
                              <w:t>P.4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3F823D" id="Text Box 39" o:spid="_x0000_s1031" type="#_x0000_t202" style="position:absolute;margin-left:375.05pt;margin-top:113.7pt;width:166.5pt;height:113.1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" filled="f" fillcolor="#fffffe" stroked="f" strokecolor="#212120" insetpen="t">
                <v:textbox inset="2.88pt,2.88pt,2.88pt,2.88pt">
                  <w:txbxContent>
                    <w:p w14:paraId="32160A19" w14:textId="77777777" w:rsidR="00EC159D" w:rsidRDefault="00EC159D" w:rsidP="00EC159D">
                      <w:pPr>
                        <w:widowControl w:val="0"/>
                        <w:spacing w:line="400" w:lineRule="exact"/>
                        <w:jc w:val="right"/>
                        <w:rPr>
                          <w:rFonts w:ascii="Arial" w:hAnsi="Arial" w:cs="Arial"/>
                          <w:color w:val="FFFFFE"/>
                          <w:spacing w:val="8"/>
                          <w:w w:val="90"/>
                          <w:sz w:val="36"/>
                          <w:szCs w:val="36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FFFFFE"/>
                          <w:spacing w:val="8"/>
                          <w:w w:val="90"/>
                          <w:sz w:val="36"/>
                          <w:szCs w:val="36"/>
                          <w:lang w:val="en"/>
                        </w:rPr>
                        <w:t>this issue</w:t>
                      </w:r>
                    </w:p>
                    <w:p w14:paraId="128E336E" w14:textId="77777777" w:rsidR="00EC159D" w:rsidRDefault="00EC159D" w:rsidP="00EC159D">
                      <w:pPr>
                        <w:widowControl w:val="0"/>
                        <w:spacing w:line="400" w:lineRule="exact"/>
                        <w:jc w:val="right"/>
                        <w:rPr>
                          <w:rFonts w:ascii="Arial" w:hAnsi="Arial" w:cs="Arial"/>
                          <w:color w:val="FFFFFE"/>
                          <w:spacing w:val="8"/>
                          <w:w w:val="90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FFFFFE"/>
                          <w:spacing w:val="8"/>
                          <w:w w:val="90"/>
                          <w:lang w:val="en"/>
                        </w:rPr>
                        <w:t xml:space="preserve">Open Source Revolution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EF792F"/>
                          <w:spacing w:val="8"/>
                          <w:w w:val="90"/>
                          <w:lang w:val="en"/>
                        </w:rPr>
                        <w:t>P.1</w:t>
                      </w:r>
                    </w:p>
                    <w:p w14:paraId="7457CE56" w14:textId="77777777" w:rsidR="00EC159D" w:rsidRDefault="00EC159D" w:rsidP="00EC159D">
                      <w:pPr>
                        <w:widowControl w:val="0"/>
                        <w:spacing w:line="400" w:lineRule="exact"/>
                        <w:jc w:val="right"/>
                        <w:rPr>
                          <w:rFonts w:ascii="Arial" w:hAnsi="Arial" w:cs="Arial"/>
                          <w:color w:val="FFFFFE"/>
                          <w:spacing w:val="8"/>
                          <w:w w:val="90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FFFFFE"/>
                          <w:spacing w:val="8"/>
                          <w:w w:val="90"/>
                          <w:lang w:val="en"/>
                        </w:rPr>
                        <w:t xml:space="preserve">IT Management Tips 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EF792F"/>
                          <w:spacing w:val="8"/>
                          <w:w w:val="90"/>
                          <w:lang w:val="en"/>
                        </w:rPr>
                        <w:t>P.2</w:t>
                      </w:r>
                    </w:p>
                    <w:p w14:paraId="6793AF1A" w14:textId="77777777" w:rsidR="00EC159D" w:rsidRDefault="00EC159D" w:rsidP="00EC159D">
                      <w:pPr>
                        <w:widowControl w:val="0"/>
                        <w:spacing w:line="400" w:lineRule="exact"/>
                        <w:jc w:val="right"/>
                        <w:rPr>
                          <w:rFonts w:ascii="Arial" w:hAnsi="Arial" w:cs="Arial"/>
                          <w:color w:val="FFFFFE"/>
                          <w:spacing w:val="8"/>
                          <w:w w:val="90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FFFFFE"/>
                          <w:spacing w:val="8"/>
                          <w:w w:val="90"/>
                          <w:lang w:val="en"/>
                        </w:rPr>
                        <w:t xml:space="preserve">Non-Profit Solutions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EF792F"/>
                          <w:spacing w:val="8"/>
                          <w:w w:val="90"/>
                          <w:lang w:val="en"/>
                        </w:rPr>
                        <w:t>P.3</w:t>
                      </w:r>
                    </w:p>
                    <w:p w14:paraId="27B16E02" w14:textId="77777777" w:rsidR="00EC159D" w:rsidRDefault="00EC159D" w:rsidP="00EC159D">
                      <w:pPr>
                        <w:widowControl w:val="0"/>
                        <w:spacing w:line="400" w:lineRule="exact"/>
                        <w:jc w:val="right"/>
                        <w:rPr>
                          <w:rFonts w:ascii="Arial" w:hAnsi="Arial" w:cs="Arial"/>
                          <w:b/>
                          <w:bCs/>
                          <w:color w:val="EF792F"/>
                          <w:w w:val="90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FFFFFE"/>
                          <w:spacing w:val="8"/>
                          <w:w w:val="90"/>
                          <w:lang w:val="en"/>
                        </w:rPr>
                        <w:t xml:space="preserve">Trends &amp; New Software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EF792F"/>
                          <w:spacing w:val="8"/>
                          <w:w w:val="90"/>
                          <w:lang w:val="en"/>
                        </w:rPr>
                        <w:t>P.4</w:t>
                      </w:r>
                    </w:p>
                  </w:txbxContent>
                </v:textbox>
              </v:shape>
            </w:pict>
          </mc:Fallback>
        </mc:AlternateContent>
      </w:r>
      <w:r w:rsidR="001314F3" w:rsidRPr="00007B1D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AF4B7E5" wp14:editId="737F768C">
                <wp:simplePos x="0" y="0"/>
                <wp:positionH relativeFrom="margin">
                  <wp:posOffset>7212965</wp:posOffset>
                </wp:positionH>
                <wp:positionV relativeFrom="page">
                  <wp:posOffset>10317480</wp:posOffset>
                </wp:positionV>
                <wp:extent cx="7654925" cy="342900"/>
                <wp:effectExtent l="0" t="0" r="3175" b="0"/>
                <wp:wrapNone/>
                <wp:docPr id="29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54925" cy="342900"/>
                        </a:xfrm>
                        <a:prstGeom prst="rect">
                          <a:avLst/>
                        </a:prstGeom>
                        <a:solidFill>
                          <a:srgbClr val="9FB546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C868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DBBDC" id="Rectangle 37" o:spid="_x0000_s1026" style="position:absolute;margin-left:567.95pt;margin-top:812.4pt;width:602.75pt;height:27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" fillcolor="#9fb546" stroked="f" strokecolor="#212120" insetpen="t">
                <v:shadow color="#8c8682"/>
                <w10:wrap anchorx="margin" anchory="page"/>
              </v:rect>
            </w:pict>
          </mc:Fallback>
        </mc:AlternateContent>
      </w:r>
      <w:r w:rsidR="00007B1D">
        <w:br w:type="page"/>
      </w:r>
    </w:p>
    <w:p w14:paraId="11624F84" w14:textId="5E1D5318" w:rsidR="00D4497E" w:rsidRDefault="0062011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3023" behindDoc="1" locked="0" layoutInCell="1" allowOverlap="1" wp14:anchorId="24AC54D9" wp14:editId="0CDD3E04">
                <wp:simplePos x="0" y="0"/>
                <wp:positionH relativeFrom="column">
                  <wp:posOffset>1709420</wp:posOffset>
                </wp:positionH>
                <wp:positionV relativeFrom="paragraph">
                  <wp:posOffset>-141283</wp:posOffset>
                </wp:positionV>
                <wp:extent cx="3084195" cy="2508232"/>
                <wp:effectExtent l="38100" t="38100" r="40005" b="45085"/>
                <wp:wrapNone/>
                <wp:docPr id="31942008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4195" cy="2508232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3"/>
                              </a:ext>
                            </a:extLst>
                          </a:blip>
                          <a:srcRect/>
                          <a:stretch>
                            <a:fillRect l="-21572" t="71" r="-8522" b="-10811"/>
                          </a:stretch>
                        </a:blipFill>
                        <a:ln w="762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7A80AD" id="Rectangle 1" o:spid="_x0000_s1026" style="position:absolute;margin-left:134.6pt;margin-top:-11.1pt;width:242.85pt;height:197.5pt;z-index:-2516034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" strokecolor="#0070c0" strokeweight="6pt">
                <v:fill r:id="rId14" o:title="" recolor="t" rotate="t" type="frame"/>
              </v:rect>
            </w:pict>
          </mc:Fallback>
        </mc:AlternateContent>
      </w:r>
      <w:r w:rsidRPr="00007B1D">
        <w:rPr>
          <w:noProof/>
        </w:rPr>
        <mc:AlternateContent>
          <mc:Choice Requires="wps">
            <w:drawing>
              <wp:anchor distT="36576" distB="36576" distL="36576" distR="36576" simplePos="0" relativeHeight="251692032" behindDoc="0" locked="0" layoutInCell="1" allowOverlap="1" wp14:anchorId="196DEDAB" wp14:editId="11F1E629">
                <wp:simplePos x="0" y="0"/>
                <wp:positionH relativeFrom="margin">
                  <wp:posOffset>4633595</wp:posOffset>
                </wp:positionH>
                <wp:positionV relativeFrom="page">
                  <wp:posOffset>485453</wp:posOffset>
                </wp:positionV>
                <wp:extent cx="2209165" cy="958215"/>
                <wp:effectExtent l="0" t="0" r="635" b="0"/>
                <wp:wrapNone/>
                <wp:docPr id="8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9165" cy="958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BAAF6F7" w14:textId="77777777" w:rsidR="00007B1D" w:rsidRPr="00807076" w:rsidRDefault="00007B1D" w:rsidP="00007B1D">
                            <w:pPr>
                              <w:widowControl w:val="0"/>
                              <w:spacing w:line="420" w:lineRule="exact"/>
                              <w:rPr>
                                <w:rFonts w:ascii="Arial" w:hAnsi="Arial" w:cs="Arial"/>
                                <w:color w:val="FFFFFF" w:themeColor="background1"/>
                                <w:w w:val="90"/>
                                <w:sz w:val="40"/>
                                <w:szCs w:val="40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pacing w:val="20"/>
                                <w:w w:val="90"/>
                                <w:sz w:val="40"/>
                                <w:szCs w:val="40"/>
                                <w:lang w:val="en"/>
                              </w:rPr>
                              <w:t>What first-time IT managers really need to know.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6DEDAB" id="Text Box 5" o:spid="_x0000_s1032" type="#_x0000_t202" style="position:absolute;margin-left:364.85pt;margin-top:38.2pt;width:173.95pt;height:75.45pt;z-index:251692032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" filled="f" fillcolor="#fffffe" stroked="f" strokecolor="#212120" insetpen="t">
                <v:textbox inset="2.88pt,2.88pt,2.88pt,2.88pt">
                  <w:txbxContent>
                    <w:p w14:paraId="3BAAF6F7" w14:textId="77777777" w:rsidR="00007B1D" w:rsidRPr="00807076" w:rsidRDefault="00007B1D" w:rsidP="00007B1D">
                      <w:pPr>
                        <w:widowControl w:val="0"/>
                        <w:spacing w:line="420" w:lineRule="exact"/>
                        <w:rPr>
                          <w:rFonts w:ascii="Arial" w:hAnsi="Arial" w:cs="Arial"/>
                          <w:color w:val="FFFFFF" w:themeColor="background1"/>
                          <w:w w:val="90"/>
                          <w:sz w:val="40"/>
                          <w:szCs w:val="40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color w:val="FFFFFF" w:themeColor="background1"/>
                          <w:spacing w:val="20"/>
                          <w:w w:val="90"/>
                          <w:sz w:val="40"/>
                          <w:szCs w:val="40"/>
                          <w:lang w:val="en"/>
                        </w:rPr>
                        <w:t>What first-time IT managers really need to know.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69" behindDoc="0" locked="0" layoutInCell="1" allowOverlap="1" wp14:anchorId="074AC717" wp14:editId="773C72C3">
                <wp:simplePos x="0" y="0"/>
                <wp:positionH relativeFrom="column">
                  <wp:posOffset>4387755</wp:posOffset>
                </wp:positionH>
                <wp:positionV relativeFrom="paragraph">
                  <wp:posOffset>-100652</wp:posOffset>
                </wp:positionV>
                <wp:extent cx="2768600" cy="2453573"/>
                <wp:effectExtent l="0" t="0" r="0" b="4445"/>
                <wp:wrapNone/>
                <wp:docPr id="190898406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8600" cy="2453573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3EF280" id="Rectangle 3" o:spid="_x0000_s1026" style="position:absolute;margin-left:345.5pt;margin-top:-7.95pt;width:218pt;height:193.2pt;z-index:25165106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" fillcolor="black [3213]" stroked="f" strokeweight="1pt"/>
            </w:pict>
          </mc:Fallback>
        </mc:AlternateContent>
      </w:r>
      <w:r w:rsidR="00807076" w:rsidRPr="00007B1D">
        <w:rPr>
          <w:noProof/>
        </w:rPr>
        <mc:AlternateContent>
          <mc:Choice Requires="wps">
            <w:drawing>
              <wp:anchor distT="36576" distB="36576" distL="36576" distR="36576" simplePos="0" relativeHeight="251680768" behindDoc="0" locked="0" layoutInCell="1" allowOverlap="1" wp14:anchorId="383AE32A" wp14:editId="23C539AC">
                <wp:simplePos x="0" y="0"/>
                <wp:positionH relativeFrom="column">
                  <wp:posOffset>-279400</wp:posOffset>
                </wp:positionH>
                <wp:positionV relativeFrom="page">
                  <wp:posOffset>777619</wp:posOffset>
                </wp:positionV>
                <wp:extent cx="1828800" cy="8420669"/>
                <wp:effectExtent l="0" t="0" r="0" b="0"/>
                <wp:wrapNone/>
                <wp:docPr id="6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84206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D3C5805" w14:textId="77777777" w:rsidR="00007B1D" w:rsidRPr="00807076" w:rsidRDefault="00007B1D" w:rsidP="00807076">
                            <w:pPr>
                              <w:widowControl w:val="0"/>
                              <w:spacing w:line="480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w w:val="90"/>
                                <w:sz w:val="32"/>
                                <w:szCs w:val="32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w w:val="90"/>
                                <w:sz w:val="32"/>
                                <w:szCs w:val="32"/>
                                <w:lang w:val="en"/>
                              </w:rPr>
                              <w:t xml:space="preserve">Principles for </w:t>
                            </w:r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w w:val="90"/>
                                <w:sz w:val="32"/>
                                <w:szCs w:val="32"/>
                                <w:lang w:val="en"/>
                              </w:rPr>
                              <w:br/>
                              <w:t xml:space="preserve">Project </w:t>
                            </w:r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w w:val="90"/>
                                <w:sz w:val="32"/>
                                <w:szCs w:val="32"/>
                                <w:lang w:val="en"/>
                              </w:rPr>
                              <w:br/>
                              <w:t xml:space="preserve">Management </w:t>
                            </w:r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w w:val="90"/>
                                <w:sz w:val="32"/>
                                <w:szCs w:val="32"/>
                                <w:lang w:val="en"/>
                              </w:rPr>
                              <w:br/>
                              <w:t>Success</w:t>
                            </w:r>
                          </w:p>
                          <w:p w14:paraId="4F097BED" w14:textId="77777777" w:rsidR="00007B1D" w:rsidRPr="001314F3" w:rsidRDefault="00007B1D" w:rsidP="00807076">
                            <w:pPr>
                              <w:widowControl w:val="0"/>
                              <w:spacing w:line="480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Volutpat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mos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neque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lobortis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dignissim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torqueo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acsi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roto modo.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ingenium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tristique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elit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natu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meus.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Molior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torqueo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capio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pneum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commodo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mara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genitus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. Sus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cipit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vicis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praesent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epulae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indoles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duis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genitus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at. Sed,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accumsan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augue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blandit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minim abbas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oppeto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  <w:p w14:paraId="39E41135" w14:textId="77777777" w:rsidR="00007B1D" w:rsidRPr="001314F3" w:rsidRDefault="00007B1D" w:rsidP="00807076">
                            <w:pPr>
                              <w:widowControl w:val="0"/>
                              <w:spacing w:line="480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</w:pPr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Enim neo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adsum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multo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in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quibus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premo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tamen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Occuro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uxor dolore,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praemitto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opto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si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sudo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opes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. Sino lenis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valetudo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ille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abbas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cogo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saluto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quod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illum,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letatio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conv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entio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Letalis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nibh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iustum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tran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sverbero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bene,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praemitto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</w:p>
                          <w:p w14:paraId="7D74FD7C" w14:textId="77777777" w:rsidR="00007B1D" w:rsidRPr="001314F3" w:rsidRDefault="00007B1D" w:rsidP="00807076">
                            <w:pPr>
                              <w:widowControl w:val="0"/>
                              <w:spacing w:line="480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meus indoles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interdico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magna.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Delenit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abdo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quia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Ratis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neque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ymo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venio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illum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pala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damnum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pneum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spago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lor secundum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neo adsum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multo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Pr="001314F3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3AE32A" id="Text Box 8" o:spid="_x0000_s1033" type="#_x0000_t202" style="position:absolute;margin-left:-22pt;margin-top:61.25pt;width:2in;height:663.05pt;z-index:25168076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" filled="f" fillcolor="#fffffe" stroked="f" strokecolor="#212120" insetpen="t">
                <v:textbox inset="2.88pt,2.88pt,2.88pt,2.88pt">
                  <w:txbxContent>
                    <w:p w14:paraId="3D3C5805" w14:textId="77777777" w:rsidR="00007B1D" w:rsidRPr="00807076" w:rsidRDefault="00007B1D" w:rsidP="00807076">
                      <w:pPr>
                        <w:widowControl w:val="0"/>
                        <w:spacing w:line="480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w w:val="90"/>
                          <w:sz w:val="32"/>
                          <w:szCs w:val="32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w w:val="90"/>
                          <w:sz w:val="32"/>
                          <w:szCs w:val="32"/>
                          <w:lang w:val="en"/>
                        </w:rPr>
                        <w:t xml:space="preserve">Principles for </w:t>
                      </w:r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w w:val="90"/>
                          <w:sz w:val="32"/>
                          <w:szCs w:val="32"/>
                          <w:lang w:val="en"/>
                        </w:rPr>
                        <w:br/>
                        <w:t xml:space="preserve">Project </w:t>
                      </w:r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w w:val="90"/>
                          <w:sz w:val="32"/>
                          <w:szCs w:val="32"/>
                          <w:lang w:val="en"/>
                        </w:rPr>
                        <w:br/>
                        <w:t xml:space="preserve">Management </w:t>
                      </w:r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w w:val="90"/>
                          <w:sz w:val="32"/>
                          <w:szCs w:val="32"/>
                          <w:lang w:val="en"/>
                        </w:rPr>
                        <w:br/>
                        <w:t>Success</w:t>
                      </w:r>
                    </w:p>
                    <w:p w14:paraId="4F097BED" w14:textId="77777777" w:rsidR="00007B1D" w:rsidRPr="001314F3" w:rsidRDefault="00007B1D" w:rsidP="00807076">
                      <w:pPr>
                        <w:widowControl w:val="0"/>
                        <w:spacing w:line="480" w:lineRule="auto"/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Volutpat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mos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at neque nulla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lobortis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dignissim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torqueo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acsi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roto modo.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Feugait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quae ingenium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tristique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elit vel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natu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meus.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Molior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torqueo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capio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velit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ut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pneum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commodo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vel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mara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genitus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. Sus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cipit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vicis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praesent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feugait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epulae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indoles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duis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enim consequat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genitus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at. Sed,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aliquip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accumsan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adipiscing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augue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blandit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minim abbas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oppeto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  <w:p w14:paraId="39E41135" w14:textId="77777777" w:rsidR="00007B1D" w:rsidRPr="001314F3" w:rsidRDefault="00007B1D" w:rsidP="00807076">
                      <w:pPr>
                        <w:widowControl w:val="0"/>
                        <w:spacing w:line="480" w:lineRule="auto"/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</w:pPr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Enim neo velit adsum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multo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in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quibus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premo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tamen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Occuro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uxor dolore, ut at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praemitto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opto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si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sudo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opes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. Sino lenis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valetudo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ille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abbas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cogo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saluto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quod, esse illum,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letatio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conv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entio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Letalis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nibh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iustum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tran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sverbero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bene,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enim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praemitto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</w:p>
                    <w:p w14:paraId="7D74FD7C" w14:textId="77777777" w:rsidR="00007B1D" w:rsidRPr="001314F3" w:rsidRDefault="00007B1D" w:rsidP="00807076">
                      <w:pPr>
                        <w:widowControl w:val="0"/>
                        <w:spacing w:line="480" w:lineRule="auto"/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meus indoles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ne secundum,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interdico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quae nulla magna.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Delenit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abdo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esse quia,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te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Ratis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neque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ymo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venio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illum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pala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damnum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pneum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spago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lor secundum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neo adsum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multo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 w:rsidRPr="001314F3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1314F3" w:rsidRPr="00007B1D">
        <w:rPr>
          <w:noProof/>
        </w:rPr>
        <mc:AlternateContent>
          <mc:Choice Requires="wps">
            <w:drawing>
              <wp:anchor distT="36576" distB="36576" distL="36576" distR="36576" simplePos="0" relativeHeight="251691519" behindDoc="1" locked="0" layoutInCell="1" allowOverlap="1" wp14:anchorId="15A87C9B" wp14:editId="510A6B49">
                <wp:simplePos x="0" y="0"/>
                <wp:positionH relativeFrom="margin">
                  <wp:posOffset>-525439</wp:posOffset>
                </wp:positionH>
                <wp:positionV relativeFrom="page">
                  <wp:posOffset>13648</wp:posOffset>
                </wp:positionV>
                <wp:extent cx="2195195" cy="10454185"/>
                <wp:effectExtent l="0" t="0" r="0" b="4445"/>
                <wp:wrapNone/>
                <wp:docPr id="7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5195" cy="1045418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9EA6E" id="Rectangle 4" o:spid="_x0000_s1026" style="position:absolute;margin-left:-41.35pt;margin-top:1.05pt;width:172.85pt;height:823.15pt;z-index:-251624961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" fillcolor="black [3213]" stroked="f">
                <v:textbox inset="2.88pt,2.88pt,2.88pt,2.88pt"/>
                <w10:wrap anchorx="margin" anchory="page"/>
              </v:rect>
            </w:pict>
          </mc:Fallback>
        </mc:AlternateContent>
      </w:r>
      <w:r w:rsidR="001314F3" w:rsidRPr="00007B1D">
        <w:rPr>
          <w:noProof/>
        </w:rPr>
        <mc:AlternateContent>
          <mc:Choice Requires="wps">
            <w:drawing>
              <wp:anchor distT="0" distB="0" distL="114300" distR="114300" simplePos="0" relativeHeight="251676671" behindDoc="1" locked="0" layoutInCell="1" allowOverlap="1" wp14:anchorId="553107DC" wp14:editId="17C2B50D">
                <wp:simplePos x="0" y="0"/>
                <wp:positionH relativeFrom="margin">
                  <wp:posOffset>-525439</wp:posOffset>
                </wp:positionH>
                <wp:positionV relativeFrom="margin">
                  <wp:posOffset>-443552</wp:posOffset>
                </wp:positionV>
                <wp:extent cx="7682515" cy="342900"/>
                <wp:effectExtent l="0" t="0" r="0" b="0"/>
                <wp:wrapNone/>
                <wp:docPr id="28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82515" cy="3429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C70948" id="Rectangle 36" o:spid="_x0000_s1026" style="position:absolute;margin-left:-41.35pt;margin-top:-34.95pt;width:604.9pt;height:27pt;z-index:-25163980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" fillcolor="#0070c0" stroked="f">
                <w10:wrap anchorx="margin" anchory="margin"/>
              </v:rect>
            </w:pict>
          </mc:Fallback>
        </mc:AlternateContent>
      </w:r>
    </w:p>
    <w:p w14:paraId="03912657" w14:textId="6B857CEF" w:rsidR="00D4497E" w:rsidRDefault="00807076">
      <w:r w:rsidRPr="00007B1D">
        <w:rPr>
          <w:noProof/>
        </w:rPr>
        <mc:AlternateContent>
          <mc:Choice Requires="wps">
            <w:drawing>
              <wp:anchor distT="36576" distB="36576" distL="36576" distR="36576" simplePos="0" relativeHeight="251693056" behindDoc="0" locked="0" layoutInCell="1" allowOverlap="1" wp14:anchorId="593C6E9C" wp14:editId="74E16A53">
                <wp:simplePos x="0" y="0"/>
                <wp:positionH relativeFrom="margin">
                  <wp:posOffset>4633689</wp:posOffset>
                </wp:positionH>
                <wp:positionV relativeFrom="page">
                  <wp:posOffset>1467201</wp:posOffset>
                </wp:positionV>
                <wp:extent cx="2187575" cy="1200150"/>
                <wp:effectExtent l="0" t="0" r="3175" b="0"/>
                <wp:wrapNone/>
                <wp:docPr id="5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7575" cy="1200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E896C81" w14:textId="77777777" w:rsidR="00007B1D" w:rsidRPr="00807076" w:rsidRDefault="00007B1D" w:rsidP="00007B1D">
                            <w:pPr>
                              <w:widowControl w:val="0"/>
                              <w:spacing w:line="400" w:lineRule="exact"/>
                              <w:rPr>
                                <w:rFonts w:ascii="Arial" w:hAnsi="Arial" w:cs="Arial"/>
                                <w:color w:val="FFFFFF" w:themeColor="background1"/>
                                <w:w w:val="90"/>
                                <w:sz w:val="28"/>
                                <w:szCs w:val="28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w w:val="90"/>
                                <w:sz w:val="28"/>
                                <w:szCs w:val="28"/>
                                <w:lang w:val="en"/>
                              </w:rPr>
                              <w:t>We asked 5 accomplished managers the things they would’ve done differently at the onset of their careers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3C6E9C" id="Text Box 7" o:spid="_x0000_s1034" type="#_x0000_t202" style="position:absolute;margin-left:364.85pt;margin-top:115.55pt;width:172.25pt;height:94.5pt;z-index:251693056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" filled="f" fillcolor="#fffffe" stroked="f" strokecolor="#212120" insetpen="t">
                <v:textbox inset="2.88pt,2.88pt,2.88pt,2.88pt">
                  <w:txbxContent>
                    <w:p w14:paraId="1E896C81" w14:textId="77777777" w:rsidR="00007B1D" w:rsidRPr="00807076" w:rsidRDefault="00007B1D" w:rsidP="00007B1D">
                      <w:pPr>
                        <w:widowControl w:val="0"/>
                        <w:spacing w:line="400" w:lineRule="exact"/>
                        <w:rPr>
                          <w:rFonts w:ascii="Arial" w:hAnsi="Arial" w:cs="Arial"/>
                          <w:color w:val="FFFFFF" w:themeColor="background1"/>
                          <w:w w:val="90"/>
                          <w:sz w:val="28"/>
                          <w:szCs w:val="28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color w:val="FFFFFF" w:themeColor="background1"/>
                          <w:w w:val="90"/>
                          <w:sz w:val="28"/>
                          <w:szCs w:val="28"/>
                          <w:lang w:val="en"/>
                        </w:rPr>
                        <w:t>We asked 5 accomplished managers the things they would’ve done differently at the onset of their careers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1314F3" w:rsidRPr="00007B1D">
        <w:rPr>
          <w:noProof/>
        </w:rPr>
        <mc:AlternateContent>
          <mc:Choice Requires="wps">
            <w:drawing>
              <wp:anchor distT="36576" distB="36576" distL="36576" distR="36576" simplePos="0" relativeHeight="251683840" behindDoc="0" locked="0" layoutInCell="1" allowOverlap="1" wp14:anchorId="17E8A638" wp14:editId="0F40F90E">
                <wp:simplePos x="0" y="0"/>
                <wp:positionH relativeFrom="margin">
                  <wp:posOffset>5356746</wp:posOffset>
                </wp:positionH>
                <wp:positionV relativeFrom="page">
                  <wp:posOffset>3220871</wp:posOffset>
                </wp:positionV>
                <wp:extent cx="1657350" cy="6660107"/>
                <wp:effectExtent l="0" t="0" r="0" b="7620"/>
                <wp:wrapNone/>
                <wp:docPr id="1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7350" cy="66601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CB66F6B" w14:textId="77777777" w:rsidR="00B948E3" w:rsidRDefault="00B948E3" w:rsidP="00B948E3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Voco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quadrum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Feugait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ingenium</w:t>
                            </w:r>
                          </w:p>
                          <w:p w14:paraId="7DDD4418" w14:textId="497E2733" w:rsidR="00007B1D" w:rsidRDefault="00007B1D" w:rsidP="00007B1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torqueo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capio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pneum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commodo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mara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genitus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Suscipit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vicis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praesent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feugait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epulae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indoles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duis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genitus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at. Sed,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estav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ala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accumsan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minim abbas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oppeto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lorem ipso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Sino lenis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valetudo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ille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abbas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cogo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saluto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quod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illum,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letatio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Letalis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nibh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iustum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transverbero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bene,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an meus indoles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, ne</w:t>
                            </w:r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  <w:p w14:paraId="07B2BAE7" w14:textId="77777777" w:rsidR="001314F3" w:rsidRDefault="001314F3" w:rsidP="00007B1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</w:p>
                          <w:p w14:paraId="2C8A4009" w14:textId="77777777" w:rsidR="00007B1D" w:rsidRDefault="00007B1D" w:rsidP="00007B1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secundum,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epso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aladolus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interdico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and magna.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Delenit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abdo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quia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Ratis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neque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ymo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venio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illum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pala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damnum pneum. </w:t>
                            </w:r>
                          </w:p>
                          <w:p w14:paraId="4EC761BA" w14:textId="77777777" w:rsidR="00007B1D" w:rsidRDefault="00007B1D" w:rsidP="00007B1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sriut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inasta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voco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quadrum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jumentum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damnum pneum.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E8A638" id="Text Box 22" o:spid="_x0000_s1035" type="#_x0000_t202" style="position:absolute;margin-left:421.8pt;margin-top:253.6pt;width:130.5pt;height:524.4pt;z-index:251683840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" filled="f" fillcolor="#fffffe" stroked="f" strokecolor="#212120" insetpen="t">
                <v:textbox inset="2.88pt,2.88pt,2.88pt,2.88pt">
                  <w:txbxContent>
                    <w:p w14:paraId="7CB66F6B" w14:textId="77777777" w:rsidR="00B948E3" w:rsidRDefault="00B948E3" w:rsidP="00B948E3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Voco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consequat qui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quadrum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Feugait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quae ingenium</w:t>
                      </w:r>
                    </w:p>
                    <w:p w14:paraId="7DDD4418" w14:textId="497E2733" w:rsidR="00007B1D" w:rsidRDefault="00007B1D" w:rsidP="00007B1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torqueo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capio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velit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pneum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commodo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mara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genitus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Suscipit,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vicis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praesent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feugait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epulae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indoles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duis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enim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genitus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at. Sed,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estav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ala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accumsan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adipiscing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augue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blandit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minim abbas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oppeto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lorem ipso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Sino lenis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valetudo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ille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abbas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cogo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saluto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quod, esse illum,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br/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letatio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Letalis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nibh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iustum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transverbero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bene,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br/>
                        <w:t xml:space="preserve">enim.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Alla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an meus indoles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, ne</w:t>
                      </w:r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  <w:p w14:paraId="07B2BAE7" w14:textId="77777777" w:rsidR="001314F3" w:rsidRDefault="001314F3" w:rsidP="00007B1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</w:p>
                    <w:p w14:paraId="2C8A4009" w14:textId="77777777" w:rsidR="00007B1D" w:rsidRDefault="00007B1D" w:rsidP="00007B1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secundum,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epso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aladolus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interdico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quae nulla and magna.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Delenit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abdo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esse quia,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Ratis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neque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ymo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venio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illum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pala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damnum pneum. </w:t>
                      </w:r>
                    </w:p>
                    <w:p w14:paraId="4EC761BA" w14:textId="77777777" w:rsidR="00007B1D" w:rsidRDefault="00007B1D" w:rsidP="00007B1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sriut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br/>
                        <w:t xml:space="preserve">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inasta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voco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consequat qui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quadrum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Adipiscing magna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jumentum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velit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damnum pneum.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1314F3" w:rsidRPr="00007B1D">
        <w:rPr>
          <w:noProof/>
        </w:rPr>
        <mc:AlternateContent>
          <mc:Choice Requires="wps">
            <w:drawing>
              <wp:anchor distT="36576" distB="36576" distL="36576" distR="36576" simplePos="0" relativeHeight="251682816" behindDoc="0" locked="0" layoutInCell="1" allowOverlap="1" wp14:anchorId="7812DCF4" wp14:editId="4A9F4A07">
                <wp:simplePos x="0" y="0"/>
                <wp:positionH relativeFrom="column">
                  <wp:posOffset>3555242</wp:posOffset>
                </wp:positionH>
                <wp:positionV relativeFrom="page">
                  <wp:posOffset>3220871</wp:posOffset>
                </wp:positionV>
                <wp:extent cx="1657350" cy="6660107"/>
                <wp:effectExtent l="0" t="0" r="0" b="7620"/>
                <wp:wrapNone/>
                <wp:docPr id="10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7350" cy="66601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6E7DA339" w14:textId="77777777" w:rsidR="00B948E3" w:rsidRDefault="00007B1D" w:rsidP="00007B1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ymo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venio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illum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pala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damnum pneum.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voco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ququadrum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Alpa 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jumentum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eros lorem ipsum dolor.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meus indole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interdico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os</w:t>
                            </w:r>
                            <w:proofErr w:type="spellEnd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delenit</w:t>
                            </w:r>
                            <w:proofErr w:type="spellEnd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abdo</w:t>
                            </w:r>
                            <w:proofErr w:type="spellEnd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  <w:p w14:paraId="64EBAC1A" w14:textId="462269E5" w:rsidR="00B948E3" w:rsidRDefault="00B948E3" w:rsidP="00B948E3">
                            <w:pPr>
                              <w:widowControl w:val="0"/>
                              <w:spacing w:line="400" w:lineRule="exact"/>
                              <w:jc w:val="center"/>
                              <w:rPr>
                                <w:rFonts w:ascii="Arial" w:hAnsi="Arial" w:cs="Arial"/>
                                <w:color w:val="2E3640"/>
                                <w:lang w:val="en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E3640"/>
                                <w:lang w:val="en"/>
                              </w:rPr>
                              <w:t xml:space="preserve">“Becoming a new </w:t>
                            </w:r>
                            <w:r>
                              <w:rPr>
                                <w:rFonts w:ascii="Arial" w:hAnsi="Arial" w:cs="Arial"/>
                                <w:color w:val="2E3640"/>
                                <w:lang w:val="en"/>
                              </w:rPr>
                              <w:br/>
                              <w:t xml:space="preserve">IT manager means </w:t>
                            </w:r>
                            <w:r>
                              <w:rPr>
                                <w:rFonts w:ascii="Arial" w:hAnsi="Arial" w:cs="Arial"/>
                                <w:color w:val="2E3640"/>
                                <w:lang w:val="en"/>
                              </w:rPr>
                              <w:br/>
                              <w:t xml:space="preserve">you must actively </w:t>
                            </w:r>
                            <w:r>
                              <w:rPr>
                                <w:rFonts w:ascii="Arial" w:hAnsi="Arial" w:cs="Arial"/>
                                <w:color w:val="2E3640"/>
                                <w:lang w:val="en"/>
                              </w:rPr>
                              <w:br/>
                              <w:t xml:space="preserve">take the reins” </w:t>
                            </w:r>
                          </w:p>
                          <w:p w14:paraId="3145453E" w14:textId="77777777" w:rsidR="001314F3" w:rsidRDefault="001314F3" w:rsidP="00B948E3">
                            <w:pPr>
                              <w:widowControl w:val="0"/>
                              <w:spacing w:line="400" w:lineRule="exact"/>
                              <w:jc w:val="center"/>
                              <w:rPr>
                                <w:rFonts w:ascii="Arial" w:hAnsi="Arial" w:cs="Arial"/>
                                <w:color w:val="2E3640"/>
                                <w:lang w:val="en"/>
                              </w:rPr>
                            </w:pPr>
                          </w:p>
                          <w:p w14:paraId="40365EF3" w14:textId="77777777" w:rsidR="00007B1D" w:rsidRDefault="00007B1D" w:rsidP="00007B1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Ratis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neque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ymo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venio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illum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pala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damnum pneum.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voco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opto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sudo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opes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vulputatemeus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indoles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</w:t>
                            </w:r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lus</w:t>
                            </w:r>
                            <w:proofErr w:type="spellEnd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interdico</w:t>
                            </w:r>
                            <w:proofErr w:type="spellEnd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In </w:t>
                            </w:r>
                            <w:proofErr w:type="spellStart"/>
                            <w:r w:rsidR="00D96C60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abdo</w:t>
                            </w:r>
                            <w:proofErr w:type="spellEnd"/>
                            <w:r w:rsidR="00D96C60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nulla magna.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Delenit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abdo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quia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D96C60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abdo</w:t>
                            </w:r>
                            <w:proofErr w:type="spellEnd"/>
                            <w:r w:rsidR="00D96C60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tehuic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  <w:p w14:paraId="00E573A3" w14:textId="77777777" w:rsidR="00007B1D" w:rsidRDefault="00007B1D" w:rsidP="00007B1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Ratis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neque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ymo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venio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illum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pala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damnum pneum.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</w:t>
                            </w:r>
                            <w:r w:rsidR="00B948E3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</w:t>
                            </w:r>
                            <w:proofErr w:type="spellEnd"/>
                            <w:r w:rsidR="00B948E3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B948E3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 w:rsidR="00B948E3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B948E3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="00B948E3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B948E3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 w:rsidR="00B948E3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B948E3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 w:rsidR="00B948E3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nis.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12DCF4" id="Text Box 21" o:spid="_x0000_s1036" type="#_x0000_t202" style="position:absolute;margin-left:279.95pt;margin-top:253.6pt;width:130.5pt;height:524.4pt;z-index:25168281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" filled="f" fillcolor="#fffffe" stroked="f" strokecolor="#212120" insetpen="t">
                <v:textbox inset="2.88pt,2.88pt,2.88pt,2.88pt">
                  <w:txbxContent>
                    <w:p w14:paraId="6E7DA339" w14:textId="77777777" w:rsidR="00B948E3" w:rsidRDefault="00007B1D" w:rsidP="00007B1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ymo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venio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illum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pala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damnum pneum.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voco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br/>
                        <w:t xml:space="preserve">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ququadrum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Alpa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br/>
                        <w:t xml:space="preserve">adipiscing magna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jumentum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velit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eros lorem ipsum dolor.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meus indole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ne secundum,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interdico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os</w:t>
                      </w:r>
                      <w:proofErr w:type="spellEnd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quae nulla magna </w:t>
                      </w:r>
                      <w:proofErr w:type="spellStart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delenit</w:t>
                      </w:r>
                      <w:proofErr w:type="spellEnd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abdo</w:t>
                      </w:r>
                      <w:proofErr w:type="spellEnd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  <w:p w14:paraId="64EBAC1A" w14:textId="462269E5" w:rsidR="00B948E3" w:rsidRDefault="00B948E3" w:rsidP="00B948E3">
                      <w:pPr>
                        <w:widowControl w:val="0"/>
                        <w:spacing w:line="400" w:lineRule="exact"/>
                        <w:jc w:val="center"/>
                        <w:rPr>
                          <w:rFonts w:ascii="Arial" w:hAnsi="Arial" w:cs="Arial"/>
                          <w:color w:val="2E3640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2E3640"/>
                          <w:lang w:val="en"/>
                        </w:rPr>
                        <w:t xml:space="preserve">“Becoming a new </w:t>
                      </w:r>
                      <w:r>
                        <w:rPr>
                          <w:rFonts w:ascii="Arial" w:hAnsi="Arial" w:cs="Arial"/>
                          <w:color w:val="2E3640"/>
                          <w:lang w:val="en"/>
                        </w:rPr>
                        <w:br/>
                        <w:t xml:space="preserve">IT manager means </w:t>
                      </w:r>
                      <w:r>
                        <w:rPr>
                          <w:rFonts w:ascii="Arial" w:hAnsi="Arial" w:cs="Arial"/>
                          <w:color w:val="2E3640"/>
                          <w:lang w:val="en"/>
                        </w:rPr>
                        <w:br/>
                        <w:t xml:space="preserve">you must actively </w:t>
                      </w:r>
                      <w:r>
                        <w:rPr>
                          <w:rFonts w:ascii="Arial" w:hAnsi="Arial" w:cs="Arial"/>
                          <w:color w:val="2E3640"/>
                          <w:lang w:val="en"/>
                        </w:rPr>
                        <w:br/>
                        <w:t xml:space="preserve">take the reins” </w:t>
                      </w:r>
                    </w:p>
                    <w:p w14:paraId="3145453E" w14:textId="77777777" w:rsidR="001314F3" w:rsidRDefault="001314F3" w:rsidP="00B948E3">
                      <w:pPr>
                        <w:widowControl w:val="0"/>
                        <w:spacing w:line="400" w:lineRule="exact"/>
                        <w:jc w:val="center"/>
                        <w:rPr>
                          <w:rFonts w:ascii="Arial" w:hAnsi="Arial" w:cs="Arial"/>
                          <w:color w:val="2E3640"/>
                          <w:lang w:val="en"/>
                        </w:rPr>
                      </w:pPr>
                    </w:p>
                    <w:p w14:paraId="40365EF3" w14:textId="77777777" w:rsidR="00007B1D" w:rsidRDefault="00007B1D" w:rsidP="00007B1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Ratis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neque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ymo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venio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illum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pala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damnum pneum.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voco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opto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si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sudo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opes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vulputatemeus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indoles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ne secundum,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</w:t>
                      </w:r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lus</w:t>
                      </w:r>
                      <w:proofErr w:type="spellEnd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interdico</w:t>
                      </w:r>
                      <w:proofErr w:type="spellEnd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In </w:t>
                      </w:r>
                      <w:proofErr w:type="spellStart"/>
                      <w:r w:rsidR="00D96C60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abdo</w:t>
                      </w:r>
                      <w:proofErr w:type="spellEnd"/>
                      <w:r w:rsidR="00D96C60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quae nulla magna.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Delenit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abdo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esse quia, </w:t>
                      </w:r>
                      <w:proofErr w:type="spellStart"/>
                      <w:r w:rsidR="00D96C60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abdo</w:t>
                      </w:r>
                      <w:proofErr w:type="spellEnd"/>
                      <w:r w:rsidR="00D96C60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tehuic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  <w:p w14:paraId="00E573A3" w14:textId="77777777" w:rsidR="00007B1D" w:rsidRDefault="00007B1D" w:rsidP="00007B1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Ratis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neque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ymo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venio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illum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pala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damnum pneum.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</w:t>
                      </w:r>
                      <w:r w:rsidR="00B948E3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p </w:t>
                      </w:r>
                      <w:proofErr w:type="spellStart"/>
                      <w:r w:rsidR="00B948E3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 w:rsidR="00B948E3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consequat </w:t>
                      </w:r>
                      <w:proofErr w:type="spellStart"/>
                      <w:r w:rsidR="00B948E3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 w:rsidR="00B948E3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nis.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1314F3" w:rsidRPr="00007B1D">
        <w:rPr>
          <w:noProof/>
        </w:rPr>
        <mc:AlternateContent>
          <mc:Choice Requires="wps">
            <w:drawing>
              <wp:anchor distT="36576" distB="36576" distL="36576" distR="36576" simplePos="0" relativeHeight="251678720" behindDoc="0" locked="0" layoutInCell="1" allowOverlap="1" wp14:anchorId="2F2AF7D2" wp14:editId="5BE7D45E">
                <wp:simplePos x="0" y="0"/>
                <wp:positionH relativeFrom="column">
                  <wp:posOffset>1753737</wp:posOffset>
                </wp:positionH>
                <wp:positionV relativeFrom="page">
                  <wp:posOffset>3220871</wp:posOffset>
                </wp:positionV>
                <wp:extent cx="1657350" cy="6660107"/>
                <wp:effectExtent l="0" t="0" r="0" b="7620"/>
                <wp:wrapNone/>
                <wp:docPr id="9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7350" cy="66601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609D8C8B" w14:textId="08C70C8A" w:rsidR="00007B1D" w:rsidRDefault="00007B1D" w:rsidP="00007B1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Volutpat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mos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neque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lobortis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dignissim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conventio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torqueo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acsi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roto modo.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Feugait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indalo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ingenium as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tristique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natu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meus. 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Molior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torqueo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capio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feugiat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pneum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commodo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mara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genitus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Suscipit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vicis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praesent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feugait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epulae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validus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indoles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duis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enim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genitus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at. Sed,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conventio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accum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san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adipiscing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minim abbas lorem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ivo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oppeto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>commoveo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  <w:t xml:space="preserve"> lorem ipsum.</w:t>
                            </w:r>
                          </w:p>
                          <w:p w14:paraId="5738CA92" w14:textId="77777777" w:rsidR="001314F3" w:rsidRDefault="001314F3" w:rsidP="00007B1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2E3640"/>
                                <w:sz w:val="18"/>
                                <w:szCs w:val="18"/>
                                <w:lang w:val="en"/>
                              </w:rPr>
                            </w:pPr>
                          </w:p>
                          <w:p w14:paraId="1725937B" w14:textId="77777777" w:rsidR="00007B1D" w:rsidRDefault="00007B1D" w:rsidP="00007B1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Enim neo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adsum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multo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quibus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premo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tamen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h</w:t>
                            </w:r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uic. </w:t>
                            </w:r>
                            <w:proofErr w:type="spellStart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Occuro</w:t>
                            </w:r>
                            <w:proofErr w:type="spellEnd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uxor dolore, </w:t>
                            </w:r>
                            <w:proofErr w:type="spellStart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at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prae</w:t>
                            </w:r>
                            <w:proofErr w:type="spellEnd"/>
                            <w:r w:rsidR="00870B1C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mitto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opto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sudo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opes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Sino lenis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valetudo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ille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abbas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cogo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saluto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quod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illum,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letatio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Letalis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nibh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iustum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transverbero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bene,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  <w:p w14:paraId="17978724" w14:textId="77777777" w:rsidR="00007B1D" w:rsidRDefault="00007B1D" w:rsidP="00007B1D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meus indoles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nessan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lor secundum,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interdico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Delenit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abdo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quia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2AF7D2" id="Text Box 6" o:spid="_x0000_s1037" type="#_x0000_t202" style="position:absolute;margin-left:138.1pt;margin-top:253.6pt;width:130.5pt;height:524.4pt;z-index:25167872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" filled="f" fillcolor="#fffffe" stroked="f" strokecolor="#212120" insetpen="t">
                <v:textbox inset="2.88pt,2.88pt,2.88pt,2.88pt">
                  <w:txbxContent>
                    <w:p w14:paraId="609D8C8B" w14:textId="08C70C8A" w:rsidR="00007B1D" w:rsidRDefault="00007B1D" w:rsidP="00007B1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Volutpat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mos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at neque nulla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lobortis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dignissim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conventio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torqueo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acsi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roto modo.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Feugait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indalo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quae ingenium as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tristique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elit vel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natu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meus. A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Molior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torqueo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capio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velit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ut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erat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feugiat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pneum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commodo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vel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mara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genitus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. Suscipit,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vicis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praesent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erat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feugait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epulae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validus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indoles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duis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enim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genitus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at. Sed,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conventio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,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accum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san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adipiscing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augue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blandit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minim abbas lorem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ivo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oppeto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br/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>commoveo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  <w:t xml:space="preserve"> lorem ipsum.</w:t>
                      </w:r>
                    </w:p>
                    <w:p w14:paraId="5738CA92" w14:textId="77777777" w:rsidR="001314F3" w:rsidRDefault="001314F3" w:rsidP="00007B1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2E3640"/>
                          <w:sz w:val="18"/>
                          <w:szCs w:val="18"/>
                          <w:lang w:val="en"/>
                        </w:rPr>
                      </w:pPr>
                    </w:p>
                    <w:p w14:paraId="1725937B" w14:textId="77777777" w:rsidR="00007B1D" w:rsidRDefault="00007B1D" w:rsidP="00007B1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Enim neo velit adsum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multo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quibus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premo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tamen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h</w:t>
                      </w:r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uic. </w:t>
                      </w:r>
                      <w:proofErr w:type="spellStart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Occuro</w:t>
                      </w:r>
                      <w:proofErr w:type="spellEnd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uxor dolore, ut </w:t>
                      </w:r>
                      <w:proofErr w:type="spellStart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at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prae</w:t>
                      </w:r>
                      <w:proofErr w:type="spellEnd"/>
                      <w:r w:rsidR="00870B1C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mitto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opto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si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sudo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opes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Sino lenis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valetudo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ille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abbas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cogo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saluto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quod, esse illum,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letatio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Letalis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nibh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iustum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transverbero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bene,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  <w:p w14:paraId="17978724" w14:textId="77777777" w:rsidR="00007B1D" w:rsidRDefault="00007B1D" w:rsidP="00007B1D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meus indoles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nessan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lor secundum,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interdico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quae nulla magna.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Delenit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abdo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esse quia,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1314F3" w:rsidRPr="00E17CE6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F13BE4F" wp14:editId="1400F867">
                <wp:simplePos x="0" y="0"/>
                <wp:positionH relativeFrom="margin">
                  <wp:posOffset>-456243</wp:posOffset>
                </wp:positionH>
                <wp:positionV relativeFrom="margin">
                  <wp:posOffset>9906635</wp:posOffset>
                </wp:positionV>
                <wp:extent cx="7578990" cy="342900"/>
                <wp:effectExtent l="0" t="0" r="3175" b="0"/>
                <wp:wrapNone/>
                <wp:docPr id="365646522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78990" cy="3429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FF106" id="Rectangle 31" o:spid="_x0000_s1026" style="position:absolute;margin-left:-35.9pt;margin-top:780.05pt;width:596.75pt;height:27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" fillcolor="#0070c0" stroked="f">
                <w10:wrap anchorx="margin" anchory="margin"/>
              </v:rect>
            </w:pict>
          </mc:Fallback>
        </mc:AlternateContent>
      </w:r>
      <w:r w:rsidR="00D4497E">
        <w:br w:type="page"/>
      </w:r>
    </w:p>
    <w:p w14:paraId="72789199" w14:textId="66323160" w:rsidR="0020734B" w:rsidRDefault="008070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E9D1F38" wp14:editId="0B0925C3">
                <wp:simplePos x="0" y="0"/>
                <wp:positionH relativeFrom="column">
                  <wp:posOffset>-457200</wp:posOffset>
                </wp:positionH>
                <wp:positionV relativeFrom="paragraph">
                  <wp:posOffset>-100652</wp:posOffset>
                </wp:positionV>
                <wp:extent cx="5690870" cy="2482187"/>
                <wp:effectExtent l="0" t="0" r="5080" b="0"/>
                <wp:wrapNone/>
                <wp:docPr id="1113582199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0870" cy="2482187"/>
                        </a:xfrm>
                        <a:prstGeom prst="rect">
                          <a:avLst/>
                        </a:prstGeom>
                        <a:blipFill dpi="0"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6"/>
                              </a:ext>
                            </a:extLst>
                          </a:blip>
                          <a:srcRect/>
                          <a:stretch>
                            <a:fillRect t="-27882" b="-24582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78AEE0" id="Rectangle 4" o:spid="_x0000_s1026" style="position:absolute;margin-left:-36pt;margin-top:-7.95pt;width:448.1pt;height:195.4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" stroked="f" strokeweight="1pt">
                <v:fill r:id="rId17" o:title="" recolor="t" rotate="t" type="frame"/>
              </v:rect>
            </w:pict>
          </mc:Fallback>
        </mc:AlternateContent>
      </w:r>
      <w:r w:rsidRPr="00E17CE6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51AB022" wp14:editId="4439A3F7">
                <wp:simplePos x="0" y="0"/>
                <wp:positionH relativeFrom="margin">
                  <wp:posOffset>-454925</wp:posOffset>
                </wp:positionH>
                <wp:positionV relativeFrom="margin">
                  <wp:posOffset>-454925</wp:posOffset>
                </wp:positionV>
                <wp:extent cx="7578990" cy="342900"/>
                <wp:effectExtent l="0" t="0" r="22225" b="19050"/>
                <wp:wrapNone/>
                <wp:docPr id="620147581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78990" cy="3429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solidFill>
                            <a:srgbClr val="0070C0"/>
                          </a:solidFill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28A40D" id="Rectangle 31" o:spid="_x0000_s1026" style="position:absolute;margin-left:-35.8pt;margin-top:-35.8pt;width:596.75pt;height:27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" fillcolor="#0070c0" strokecolor="#0070c0">
                <w10:wrap anchorx="margin" anchory="margin"/>
              </v:rect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696128" behindDoc="0" locked="0" layoutInCell="1" allowOverlap="1" wp14:anchorId="149B706C" wp14:editId="3E088817">
                <wp:simplePos x="0" y="0"/>
                <wp:positionH relativeFrom="column">
                  <wp:posOffset>5235622</wp:posOffset>
                </wp:positionH>
                <wp:positionV relativeFrom="page">
                  <wp:posOffset>232012</wp:posOffset>
                </wp:positionV>
                <wp:extent cx="2091529" cy="10454005"/>
                <wp:effectExtent l="0" t="0" r="4445" b="4445"/>
                <wp:wrapNone/>
                <wp:docPr id="37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91529" cy="1045400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2539C" id="Rectangle 9" o:spid="_x0000_s1026" style="position:absolute;margin-left:412.25pt;margin-top:18.25pt;width:164.7pt;height:823.15pt;z-index:25169612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" fillcolor="black [3213]" stroked="f">
                <v:textbox inset="2.88pt,2.88pt,2.88pt,2.88pt"/>
                <w10:wrap anchory="page"/>
              </v:rect>
            </w:pict>
          </mc:Fallback>
        </mc:AlternateContent>
      </w:r>
    </w:p>
    <w:p w14:paraId="16768B0D" w14:textId="2EF699EE" w:rsidR="0020734B" w:rsidRDefault="00807076">
      <w:r w:rsidRPr="00E17CE6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D1BEC91" wp14:editId="57B1D0D1">
                <wp:simplePos x="0" y="0"/>
                <wp:positionH relativeFrom="margin">
                  <wp:posOffset>-460214</wp:posOffset>
                </wp:positionH>
                <wp:positionV relativeFrom="margin">
                  <wp:posOffset>9890751</wp:posOffset>
                </wp:positionV>
                <wp:extent cx="7578990" cy="342900"/>
                <wp:effectExtent l="0" t="0" r="22225" b="19050"/>
                <wp:wrapNone/>
                <wp:docPr id="523837720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78990" cy="3429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solidFill>
                            <a:srgbClr val="0070C0"/>
                          </a:solidFill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B45210" id="Rectangle 31" o:spid="_x0000_s1026" style="position:absolute;margin-left:-36.25pt;margin-top:778.8pt;width:596.75pt;height:27pt;z-index:251737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" fillcolor="#0070c0" strokecolor="#0070c0">
                <w10:wrap anchorx="margin" anchory="margin"/>
              </v:rect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697152" behindDoc="0" locked="0" layoutInCell="1" allowOverlap="1" wp14:anchorId="30667BCF" wp14:editId="79B34997">
                <wp:simplePos x="0" y="0"/>
                <wp:positionH relativeFrom="margin">
                  <wp:posOffset>-457200</wp:posOffset>
                </wp:positionH>
                <wp:positionV relativeFrom="page">
                  <wp:posOffset>6741994</wp:posOffset>
                </wp:positionV>
                <wp:extent cx="5691116" cy="436245"/>
                <wp:effectExtent l="0" t="0" r="5080" b="1905"/>
                <wp:wrapNone/>
                <wp:docPr id="43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91116" cy="4362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59CBC" id="Rectangle 10" o:spid="_x0000_s1026" style="position:absolute;margin-left:-36pt;margin-top:530.85pt;width:448.1pt;height:34.35pt;z-index:251697152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" fillcolor="#0070c0" stroked="f">
                <v:textbox inset="2.88pt,2.88pt,2.88pt,2.88pt"/>
                <w10:wrap anchorx="margin" anchory="page"/>
              </v:rect>
            </w:pict>
          </mc:Fallback>
        </mc:AlternateContent>
      </w:r>
      <w:r w:rsidRPr="00D4497E">
        <w:rPr>
          <w:noProof/>
        </w:rPr>
        <w:drawing>
          <wp:anchor distT="36576" distB="36576" distL="36576" distR="36576" simplePos="0" relativeHeight="251711488" behindDoc="0" locked="0" layoutInCell="1" allowOverlap="1" wp14:anchorId="7C04E84E" wp14:editId="5B65BF07">
            <wp:simplePos x="0" y="0"/>
            <wp:positionH relativeFrom="column">
              <wp:posOffset>4158805</wp:posOffset>
            </wp:positionH>
            <wp:positionV relativeFrom="page">
              <wp:posOffset>8502167</wp:posOffset>
            </wp:positionV>
            <wp:extent cx="931353" cy="1637864"/>
            <wp:effectExtent l="0" t="0" r="0" b="635"/>
            <wp:wrapNone/>
            <wp:docPr id="13" name="Picture 13" descr="Computer mous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tamic\Desktop\TC999D\TC9990301D-PB\TC9990301-IMG07.png"/>
                    <pic:cNvPicPr preferRelativeResize="0">
                      <a:picLocks noChangeAspect="1" noChangeArrowheads="1"/>
                    </pic:cNvPicPr>
                  </pic:nvPicPr>
                  <pic:blipFill rotWithShape="1">
                    <a:blip r:embed="rId18" r:link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501" t="8008" r="22499" b="14609"/>
                    <a:stretch/>
                  </pic:blipFill>
                  <pic:spPr bwMode="auto">
                    <a:xfrm>
                      <a:off x="0" y="0"/>
                      <a:ext cx="931353" cy="1637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4497E"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35194F58" wp14:editId="16A33591">
                <wp:simplePos x="0" y="0"/>
                <wp:positionH relativeFrom="column">
                  <wp:posOffset>5861628</wp:posOffset>
                </wp:positionH>
                <wp:positionV relativeFrom="page">
                  <wp:posOffset>9229792</wp:posOffset>
                </wp:positionV>
                <wp:extent cx="873457" cy="820456"/>
                <wp:effectExtent l="0" t="0" r="22225" b="17780"/>
                <wp:wrapNone/>
                <wp:docPr id="49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3457" cy="820456"/>
                          <a:chOff x="117041531" y="111700750"/>
                          <a:chExt cx="523073" cy="491611"/>
                        </a:xfrm>
                      </wpg:grpSpPr>
                      <wps:wsp>
                        <wps:cNvPr id="51" name="Freeform 17"/>
                        <wps:cNvSpPr>
                          <a:spLocks/>
                        </wps:cNvSpPr>
                        <wps:spPr bwMode="auto">
                          <a:xfrm>
                            <a:off x="117041531" y="112080394"/>
                            <a:ext cx="523073" cy="111967"/>
                          </a:xfrm>
                          <a:custGeom>
                            <a:avLst/>
                            <a:gdLst>
                              <a:gd name="T0" fmla="*/ 483075 w 523073"/>
                              <a:gd name="T1" fmla="*/ 0 h 111967"/>
                              <a:gd name="T2" fmla="*/ 39998 w 523073"/>
                              <a:gd name="T3" fmla="*/ 0 h 111967"/>
                              <a:gd name="T4" fmla="*/ 34121 w 523073"/>
                              <a:gd name="T5" fmla="*/ 489 h 111967"/>
                              <a:gd name="T6" fmla="*/ 28407 w 523073"/>
                              <a:gd name="T7" fmla="*/ 1632 h 111967"/>
                              <a:gd name="T8" fmla="*/ 23183 w 523073"/>
                              <a:gd name="T9" fmla="*/ 3754 h 111967"/>
                              <a:gd name="T10" fmla="*/ 18285 w 523073"/>
                              <a:gd name="T11" fmla="*/ 6365 h 111967"/>
                              <a:gd name="T12" fmla="*/ 13714 w 523073"/>
                              <a:gd name="T13" fmla="*/ 9793 h 111967"/>
                              <a:gd name="T14" fmla="*/ 9796 w 523073"/>
                              <a:gd name="T15" fmla="*/ 13710 h 111967"/>
                              <a:gd name="T16" fmla="*/ 6531 w 523073"/>
                              <a:gd name="T17" fmla="*/ 18117 h 111967"/>
                              <a:gd name="T18" fmla="*/ 3755 w 523073"/>
                              <a:gd name="T19" fmla="*/ 23013 h 111967"/>
                              <a:gd name="T20" fmla="*/ 1633 w 523073"/>
                              <a:gd name="T21" fmla="*/ 28236 h 111967"/>
                              <a:gd name="T22" fmla="*/ 490 w 523073"/>
                              <a:gd name="T23" fmla="*/ 33949 h 111967"/>
                              <a:gd name="T24" fmla="*/ 0 w 523073"/>
                              <a:gd name="T25" fmla="*/ 39825 h 111967"/>
                              <a:gd name="T26" fmla="*/ 0 w 523073"/>
                              <a:gd name="T27" fmla="*/ 71979 h 111967"/>
                              <a:gd name="T28" fmla="*/ 490 w 523073"/>
                              <a:gd name="T29" fmla="*/ 77855 h 111967"/>
                              <a:gd name="T30" fmla="*/ 1633 w 523073"/>
                              <a:gd name="T31" fmla="*/ 83567 h 111967"/>
                              <a:gd name="T32" fmla="*/ 3755 w 523073"/>
                              <a:gd name="T33" fmla="*/ 88953 h 111967"/>
                              <a:gd name="T34" fmla="*/ 6531 w 523073"/>
                              <a:gd name="T35" fmla="*/ 93850 h 111967"/>
                              <a:gd name="T36" fmla="*/ 9796 w 523073"/>
                              <a:gd name="T37" fmla="*/ 98257 h 111967"/>
                              <a:gd name="T38" fmla="*/ 13714 w 523073"/>
                              <a:gd name="T39" fmla="*/ 102174 h 111967"/>
                              <a:gd name="T40" fmla="*/ 18285 w 523073"/>
                              <a:gd name="T41" fmla="*/ 105601 h 111967"/>
                              <a:gd name="T42" fmla="*/ 23183 w 523073"/>
                              <a:gd name="T43" fmla="*/ 108213 h 111967"/>
                              <a:gd name="T44" fmla="*/ 28407 w 523073"/>
                              <a:gd name="T45" fmla="*/ 110335 h 111967"/>
                              <a:gd name="T46" fmla="*/ 34121 w 523073"/>
                              <a:gd name="T47" fmla="*/ 111477 h 111967"/>
                              <a:gd name="T48" fmla="*/ 39998 w 523073"/>
                              <a:gd name="T49" fmla="*/ 111967 h 111967"/>
                              <a:gd name="T50" fmla="*/ 483075 w 523073"/>
                              <a:gd name="T51" fmla="*/ 111967 h 111967"/>
                              <a:gd name="T52" fmla="*/ 488953 w 523073"/>
                              <a:gd name="T53" fmla="*/ 111477 h 111967"/>
                              <a:gd name="T54" fmla="*/ 494667 w 523073"/>
                              <a:gd name="T55" fmla="*/ 110335 h 111967"/>
                              <a:gd name="T56" fmla="*/ 500054 w 523073"/>
                              <a:gd name="T57" fmla="*/ 108213 h 111967"/>
                              <a:gd name="T58" fmla="*/ 504952 w 523073"/>
                              <a:gd name="T59" fmla="*/ 105601 h 111967"/>
                              <a:gd name="T60" fmla="*/ 509360 w 523073"/>
                              <a:gd name="T61" fmla="*/ 102174 h 111967"/>
                              <a:gd name="T62" fmla="*/ 513278 w 523073"/>
                              <a:gd name="T63" fmla="*/ 98257 h 111967"/>
                              <a:gd name="T64" fmla="*/ 516706 w 523073"/>
                              <a:gd name="T65" fmla="*/ 93850 h 111967"/>
                              <a:gd name="T66" fmla="*/ 519318 w 523073"/>
                              <a:gd name="T67" fmla="*/ 88953 h 111967"/>
                              <a:gd name="T68" fmla="*/ 521441 w 523073"/>
                              <a:gd name="T69" fmla="*/ 83567 h 111967"/>
                              <a:gd name="T70" fmla="*/ 522583 w 523073"/>
                              <a:gd name="T71" fmla="*/ 77855 h 111967"/>
                              <a:gd name="T72" fmla="*/ 523073 w 523073"/>
                              <a:gd name="T73" fmla="*/ 71979 h 111967"/>
                              <a:gd name="T74" fmla="*/ 523073 w 523073"/>
                              <a:gd name="T75" fmla="*/ 39825 h 111967"/>
                              <a:gd name="T76" fmla="*/ 522583 w 523073"/>
                              <a:gd name="T77" fmla="*/ 33949 h 111967"/>
                              <a:gd name="T78" fmla="*/ 521441 w 523073"/>
                              <a:gd name="T79" fmla="*/ 28236 h 111967"/>
                              <a:gd name="T80" fmla="*/ 519318 w 523073"/>
                              <a:gd name="T81" fmla="*/ 23013 h 111967"/>
                              <a:gd name="T82" fmla="*/ 516706 w 523073"/>
                              <a:gd name="T83" fmla="*/ 18117 h 111967"/>
                              <a:gd name="T84" fmla="*/ 513278 w 523073"/>
                              <a:gd name="T85" fmla="*/ 13710 h 111967"/>
                              <a:gd name="T86" fmla="*/ 509360 w 523073"/>
                              <a:gd name="T87" fmla="*/ 9793 h 111967"/>
                              <a:gd name="T88" fmla="*/ 504952 w 523073"/>
                              <a:gd name="T89" fmla="*/ 6365 h 111967"/>
                              <a:gd name="T90" fmla="*/ 500054 w 523073"/>
                              <a:gd name="T91" fmla="*/ 3754 h 111967"/>
                              <a:gd name="T92" fmla="*/ 494667 w 523073"/>
                              <a:gd name="T93" fmla="*/ 1632 h 111967"/>
                              <a:gd name="T94" fmla="*/ 488953 w 523073"/>
                              <a:gd name="T95" fmla="*/ 489 h 111967"/>
                              <a:gd name="T96" fmla="*/ 483075 w 523073"/>
                              <a:gd name="T97" fmla="*/ 0 h 1119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523073" h="111967">
                                <a:moveTo>
                                  <a:pt x="483075" y="0"/>
                                </a:moveTo>
                                <a:lnTo>
                                  <a:pt x="39998" y="0"/>
                                </a:lnTo>
                                <a:lnTo>
                                  <a:pt x="34121" y="489"/>
                                </a:lnTo>
                                <a:lnTo>
                                  <a:pt x="28407" y="1632"/>
                                </a:lnTo>
                                <a:lnTo>
                                  <a:pt x="23183" y="3754"/>
                                </a:lnTo>
                                <a:lnTo>
                                  <a:pt x="18285" y="6365"/>
                                </a:lnTo>
                                <a:lnTo>
                                  <a:pt x="13714" y="9793"/>
                                </a:lnTo>
                                <a:lnTo>
                                  <a:pt x="9796" y="13710"/>
                                </a:lnTo>
                                <a:lnTo>
                                  <a:pt x="6531" y="18117"/>
                                </a:lnTo>
                                <a:lnTo>
                                  <a:pt x="3755" y="23013"/>
                                </a:lnTo>
                                <a:lnTo>
                                  <a:pt x="1633" y="28236"/>
                                </a:lnTo>
                                <a:lnTo>
                                  <a:pt x="490" y="33949"/>
                                </a:lnTo>
                                <a:lnTo>
                                  <a:pt x="0" y="39825"/>
                                </a:lnTo>
                                <a:lnTo>
                                  <a:pt x="0" y="71979"/>
                                </a:lnTo>
                                <a:lnTo>
                                  <a:pt x="490" y="77855"/>
                                </a:lnTo>
                                <a:lnTo>
                                  <a:pt x="1633" y="83567"/>
                                </a:lnTo>
                                <a:lnTo>
                                  <a:pt x="3755" y="88953"/>
                                </a:lnTo>
                                <a:lnTo>
                                  <a:pt x="6531" y="93850"/>
                                </a:lnTo>
                                <a:lnTo>
                                  <a:pt x="9796" y="98257"/>
                                </a:lnTo>
                                <a:lnTo>
                                  <a:pt x="13714" y="102174"/>
                                </a:lnTo>
                                <a:lnTo>
                                  <a:pt x="18285" y="105601"/>
                                </a:lnTo>
                                <a:lnTo>
                                  <a:pt x="23183" y="108213"/>
                                </a:lnTo>
                                <a:lnTo>
                                  <a:pt x="28407" y="110335"/>
                                </a:lnTo>
                                <a:lnTo>
                                  <a:pt x="34121" y="111477"/>
                                </a:lnTo>
                                <a:lnTo>
                                  <a:pt x="39998" y="111967"/>
                                </a:lnTo>
                                <a:lnTo>
                                  <a:pt x="483075" y="111967"/>
                                </a:lnTo>
                                <a:lnTo>
                                  <a:pt x="488953" y="111477"/>
                                </a:lnTo>
                                <a:lnTo>
                                  <a:pt x="494667" y="110335"/>
                                </a:lnTo>
                                <a:lnTo>
                                  <a:pt x="500054" y="108213"/>
                                </a:lnTo>
                                <a:lnTo>
                                  <a:pt x="504952" y="105601"/>
                                </a:lnTo>
                                <a:lnTo>
                                  <a:pt x="509360" y="102174"/>
                                </a:lnTo>
                                <a:lnTo>
                                  <a:pt x="513278" y="98257"/>
                                </a:lnTo>
                                <a:lnTo>
                                  <a:pt x="516706" y="93850"/>
                                </a:lnTo>
                                <a:lnTo>
                                  <a:pt x="519318" y="88953"/>
                                </a:lnTo>
                                <a:lnTo>
                                  <a:pt x="521441" y="83567"/>
                                </a:lnTo>
                                <a:lnTo>
                                  <a:pt x="522583" y="77855"/>
                                </a:lnTo>
                                <a:lnTo>
                                  <a:pt x="523073" y="71979"/>
                                </a:lnTo>
                                <a:lnTo>
                                  <a:pt x="523073" y="39825"/>
                                </a:lnTo>
                                <a:lnTo>
                                  <a:pt x="522583" y="33949"/>
                                </a:lnTo>
                                <a:lnTo>
                                  <a:pt x="521441" y="28236"/>
                                </a:lnTo>
                                <a:lnTo>
                                  <a:pt x="519318" y="23013"/>
                                </a:lnTo>
                                <a:lnTo>
                                  <a:pt x="516706" y="18117"/>
                                </a:lnTo>
                                <a:lnTo>
                                  <a:pt x="513278" y="13710"/>
                                </a:lnTo>
                                <a:lnTo>
                                  <a:pt x="509360" y="9793"/>
                                </a:lnTo>
                                <a:lnTo>
                                  <a:pt x="504952" y="6365"/>
                                </a:lnTo>
                                <a:lnTo>
                                  <a:pt x="500054" y="3754"/>
                                </a:lnTo>
                                <a:lnTo>
                                  <a:pt x="494667" y="1632"/>
                                </a:lnTo>
                                <a:lnTo>
                                  <a:pt x="488953" y="489"/>
                                </a:lnTo>
                                <a:lnTo>
                                  <a:pt x="483075" y="0"/>
                                </a:lnTo>
                              </a:path>
                            </a:pathLst>
                          </a:custGeom>
                          <a:noFill/>
                          <a:ln w="7673">
                            <a:solidFill>
                              <a:srgbClr val="FFFFFE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E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C868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Freeform 18"/>
                        <wps:cNvSpPr>
                          <a:spLocks/>
                        </wps:cNvSpPr>
                        <wps:spPr bwMode="auto">
                          <a:xfrm>
                            <a:off x="117041858" y="111700750"/>
                            <a:ext cx="521930" cy="347000"/>
                          </a:xfrm>
                          <a:custGeom>
                            <a:avLst/>
                            <a:gdLst>
                              <a:gd name="T0" fmla="*/ 60568 w 521930"/>
                              <a:gd name="T1" fmla="*/ 347000 h 347000"/>
                              <a:gd name="T2" fmla="*/ 461362 w 521930"/>
                              <a:gd name="T3" fmla="*/ 347000 h 347000"/>
                              <a:gd name="T4" fmla="*/ 469035 w 521930"/>
                              <a:gd name="T5" fmla="*/ 346511 h 347000"/>
                              <a:gd name="T6" fmla="*/ 476218 w 521930"/>
                              <a:gd name="T7" fmla="*/ 345205 h 347000"/>
                              <a:gd name="T8" fmla="*/ 483238 w 521930"/>
                              <a:gd name="T9" fmla="*/ 342920 h 347000"/>
                              <a:gd name="T10" fmla="*/ 489768 w 521930"/>
                              <a:gd name="T11" fmla="*/ 339982 h 347000"/>
                              <a:gd name="T12" fmla="*/ 495972 w 521930"/>
                              <a:gd name="T13" fmla="*/ 336228 h 347000"/>
                              <a:gd name="T14" fmla="*/ 501523 w 521930"/>
                              <a:gd name="T15" fmla="*/ 331821 h 347000"/>
                              <a:gd name="T16" fmla="*/ 506584 w 521930"/>
                              <a:gd name="T17" fmla="*/ 326761 h 347000"/>
                              <a:gd name="T18" fmla="*/ 511155 w 521930"/>
                              <a:gd name="T19" fmla="*/ 321049 h 347000"/>
                              <a:gd name="T20" fmla="*/ 514910 w 521930"/>
                              <a:gd name="T21" fmla="*/ 315010 h 347000"/>
                              <a:gd name="T22" fmla="*/ 517848 w 521930"/>
                              <a:gd name="T23" fmla="*/ 308481 h 347000"/>
                              <a:gd name="T24" fmla="*/ 520134 w 521930"/>
                              <a:gd name="T25" fmla="*/ 301463 h 347000"/>
                              <a:gd name="T26" fmla="*/ 521440 w 521930"/>
                              <a:gd name="T27" fmla="*/ 294118 h 347000"/>
                              <a:gd name="T28" fmla="*/ 521930 w 521930"/>
                              <a:gd name="T29" fmla="*/ 286610 h 347000"/>
                              <a:gd name="T30" fmla="*/ 521930 w 521930"/>
                              <a:gd name="T31" fmla="*/ 60554 h 347000"/>
                              <a:gd name="T32" fmla="*/ 521440 w 521930"/>
                              <a:gd name="T33" fmla="*/ 52882 h 347000"/>
                              <a:gd name="T34" fmla="*/ 520134 w 521930"/>
                              <a:gd name="T35" fmla="*/ 45701 h 347000"/>
                              <a:gd name="T36" fmla="*/ 517848 w 521930"/>
                              <a:gd name="T37" fmla="*/ 38682 h 347000"/>
                              <a:gd name="T38" fmla="*/ 514910 w 521930"/>
                              <a:gd name="T39" fmla="*/ 32154 h 347000"/>
                              <a:gd name="T40" fmla="*/ 511155 w 521930"/>
                              <a:gd name="T41" fmla="*/ 25951 h 347000"/>
                              <a:gd name="T42" fmla="*/ 506584 w 521930"/>
                              <a:gd name="T43" fmla="*/ 20402 h 347000"/>
                              <a:gd name="T44" fmla="*/ 501523 w 521930"/>
                              <a:gd name="T45" fmla="*/ 15342 h 347000"/>
                              <a:gd name="T46" fmla="*/ 495972 w 521930"/>
                              <a:gd name="T47" fmla="*/ 10772 h 347000"/>
                              <a:gd name="T48" fmla="*/ 489768 w 521930"/>
                              <a:gd name="T49" fmla="*/ 7018 h 347000"/>
                              <a:gd name="T50" fmla="*/ 483238 w 521930"/>
                              <a:gd name="T51" fmla="*/ 4080 h 347000"/>
                              <a:gd name="T52" fmla="*/ 476218 w 521930"/>
                              <a:gd name="T53" fmla="*/ 1795 h 347000"/>
                              <a:gd name="T54" fmla="*/ 469035 w 521930"/>
                              <a:gd name="T55" fmla="*/ 490 h 347000"/>
                              <a:gd name="T56" fmla="*/ 461362 w 521930"/>
                              <a:gd name="T57" fmla="*/ 0 h 347000"/>
                              <a:gd name="T58" fmla="*/ 60568 w 521930"/>
                              <a:gd name="T59" fmla="*/ 0 h 347000"/>
                              <a:gd name="T60" fmla="*/ 53058 w 521930"/>
                              <a:gd name="T61" fmla="*/ 490 h 347000"/>
                              <a:gd name="T62" fmla="*/ 45712 w 521930"/>
                              <a:gd name="T63" fmla="*/ 1795 h 347000"/>
                              <a:gd name="T64" fmla="*/ 38692 w 521930"/>
                              <a:gd name="T65" fmla="*/ 4080 h 347000"/>
                              <a:gd name="T66" fmla="*/ 32161 w 521930"/>
                              <a:gd name="T67" fmla="*/ 7018 h 347000"/>
                              <a:gd name="T68" fmla="*/ 25958 w 521930"/>
                              <a:gd name="T69" fmla="*/ 10772 h 347000"/>
                              <a:gd name="T70" fmla="*/ 20407 w 521930"/>
                              <a:gd name="T71" fmla="*/ 15342 h 347000"/>
                              <a:gd name="T72" fmla="*/ 15346 w 521930"/>
                              <a:gd name="T73" fmla="*/ 20402 h 347000"/>
                              <a:gd name="T74" fmla="*/ 10938 w 521930"/>
                              <a:gd name="T75" fmla="*/ 25951 h 347000"/>
                              <a:gd name="T76" fmla="*/ 7183 w 521930"/>
                              <a:gd name="T77" fmla="*/ 32154 h 347000"/>
                              <a:gd name="T78" fmla="*/ 4081 w 521930"/>
                              <a:gd name="T79" fmla="*/ 38682 h 347000"/>
                              <a:gd name="T80" fmla="*/ 1796 w 521930"/>
                              <a:gd name="T81" fmla="*/ 45701 h 347000"/>
                              <a:gd name="T82" fmla="*/ 490 w 521930"/>
                              <a:gd name="T83" fmla="*/ 52882 h 347000"/>
                              <a:gd name="T84" fmla="*/ 0 w 521930"/>
                              <a:gd name="T85" fmla="*/ 60554 h 347000"/>
                              <a:gd name="T86" fmla="*/ 0 w 521930"/>
                              <a:gd name="T87" fmla="*/ 286610 h 347000"/>
                              <a:gd name="T88" fmla="*/ 490 w 521930"/>
                              <a:gd name="T89" fmla="*/ 294118 h 347000"/>
                              <a:gd name="T90" fmla="*/ 1796 w 521930"/>
                              <a:gd name="T91" fmla="*/ 301463 h 347000"/>
                              <a:gd name="T92" fmla="*/ 4081 w 521930"/>
                              <a:gd name="T93" fmla="*/ 308481 h 347000"/>
                              <a:gd name="T94" fmla="*/ 7183 w 521930"/>
                              <a:gd name="T95" fmla="*/ 315010 h 347000"/>
                              <a:gd name="T96" fmla="*/ 10938 w 521930"/>
                              <a:gd name="T97" fmla="*/ 321049 h 347000"/>
                              <a:gd name="T98" fmla="*/ 15346 w 521930"/>
                              <a:gd name="T99" fmla="*/ 326761 h 347000"/>
                              <a:gd name="T100" fmla="*/ 20407 w 521930"/>
                              <a:gd name="T101" fmla="*/ 331821 h 347000"/>
                              <a:gd name="T102" fmla="*/ 25958 w 521930"/>
                              <a:gd name="T103" fmla="*/ 336228 h 347000"/>
                              <a:gd name="T104" fmla="*/ 32161 w 521930"/>
                              <a:gd name="T105" fmla="*/ 339982 h 347000"/>
                              <a:gd name="T106" fmla="*/ 38692 w 521930"/>
                              <a:gd name="T107" fmla="*/ 342920 h 347000"/>
                              <a:gd name="T108" fmla="*/ 45712 w 521930"/>
                              <a:gd name="T109" fmla="*/ 345205 h 347000"/>
                              <a:gd name="T110" fmla="*/ 53058 w 521930"/>
                              <a:gd name="T111" fmla="*/ 346511 h 347000"/>
                              <a:gd name="T112" fmla="*/ 60568 w 521930"/>
                              <a:gd name="T113" fmla="*/ 347000 h 3470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521930" h="347000">
                                <a:moveTo>
                                  <a:pt x="60568" y="347000"/>
                                </a:moveTo>
                                <a:lnTo>
                                  <a:pt x="461362" y="347000"/>
                                </a:lnTo>
                                <a:lnTo>
                                  <a:pt x="469035" y="346511"/>
                                </a:lnTo>
                                <a:lnTo>
                                  <a:pt x="476218" y="345205"/>
                                </a:lnTo>
                                <a:lnTo>
                                  <a:pt x="483238" y="342920"/>
                                </a:lnTo>
                                <a:lnTo>
                                  <a:pt x="489768" y="339982"/>
                                </a:lnTo>
                                <a:lnTo>
                                  <a:pt x="495972" y="336228"/>
                                </a:lnTo>
                                <a:lnTo>
                                  <a:pt x="501523" y="331821"/>
                                </a:lnTo>
                                <a:lnTo>
                                  <a:pt x="506584" y="326761"/>
                                </a:lnTo>
                                <a:lnTo>
                                  <a:pt x="511155" y="321049"/>
                                </a:lnTo>
                                <a:lnTo>
                                  <a:pt x="514910" y="315010"/>
                                </a:lnTo>
                                <a:lnTo>
                                  <a:pt x="517848" y="308481"/>
                                </a:lnTo>
                                <a:lnTo>
                                  <a:pt x="520134" y="301463"/>
                                </a:lnTo>
                                <a:lnTo>
                                  <a:pt x="521440" y="294118"/>
                                </a:lnTo>
                                <a:lnTo>
                                  <a:pt x="521930" y="286610"/>
                                </a:lnTo>
                                <a:lnTo>
                                  <a:pt x="521930" y="60554"/>
                                </a:lnTo>
                                <a:lnTo>
                                  <a:pt x="521440" y="52882"/>
                                </a:lnTo>
                                <a:lnTo>
                                  <a:pt x="520134" y="45701"/>
                                </a:lnTo>
                                <a:lnTo>
                                  <a:pt x="517848" y="38682"/>
                                </a:lnTo>
                                <a:lnTo>
                                  <a:pt x="514910" y="32154"/>
                                </a:lnTo>
                                <a:lnTo>
                                  <a:pt x="511155" y="25951"/>
                                </a:lnTo>
                                <a:lnTo>
                                  <a:pt x="506584" y="20402"/>
                                </a:lnTo>
                                <a:lnTo>
                                  <a:pt x="501523" y="15342"/>
                                </a:lnTo>
                                <a:lnTo>
                                  <a:pt x="495972" y="10772"/>
                                </a:lnTo>
                                <a:lnTo>
                                  <a:pt x="489768" y="7018"/>
                                </a:lnTo>
                                <a:lnTo>
                                  <a:pt x="483238" y="4080"/>
                                </a:lnTo>
                                <a:lnTo>
                                  <a:pt x="476218" y="1795"/>
                                </a:lnTo>
                                <a:lnTo>
                                  <a:pt x="469035" y="490"/>
                                </a:lnTo>
                                <a:lnTo>
                                  <a:pt x="461362" y="0"/>
                                </a:lnTo>
                                <a:lnTo>
                                  <a:pt x="60568" y="0"/>
                                </a:lnTo>
                                <a:lnTo>
                                  <a:pt x="53058" y="490"/>
                                </a:lnTo>
                                <a:lnTo>
                                  <a:pt x="45712" y="1795"/>
                                </a:lnTo>
                                <a:lnTo>
                                  <a:pt x="38692" y="4080"/>
                                </a:lnTo>
                                <a:lnTo>
                                  <a:pt x="32161" y="7018"/>
                                </a:lnTo>
                                <a:lnTo>
                                  <a:pt x="25958" y="10772"/>
                                </a:lnTo>
                                <a:lnTo>
                                  <a:pt x="20407" y="15342"/>
                                </a:lnTo>
                                <a:lnTo>
                                  <a:pt x="15346" y="20402"/>
                                </a:lnTo>
                                <a:lnTo>
                                  <a:pt x="10938" y="25951"/>
                                </a:lnTo>
                                <a:lnTo>
                                  <a:pt x="7183" y="32154"/>
                                </a:lnTo>
                                <a:lnTo>
                                  <a:pt x="4081" y="38682"/>
                                </a:lnTo>
                                <a:lnTo>
                                  <a:pt x="1796" y="45701"/>
                                </a:lnTo>
                                <a:lnTo>
                                  <a:pt x="490" y="52882"/>
                                </a:lnTo>
                                <a:lnTo>
                                  <a:pt x="0" y="60554"/>
                                </a:lnTo>
                                <a:lnTo>
                                  <a:pt x="0" y="286610"/>
                                </a:lnTo>
                                <a:lnTo>
                                  <a:pt x="490" y="294118"/>
                                </a:lnTo>
                                <a:lnTo>
                                  <a:pt x="1796" y="301463"/>
                                </a:lnTo>
                                <a:lnTo>
                                  <a:pt x="4081" y="308481"/>
                                </a:lnTo>
                                <a:lnTo>
                                  <a:pt x="7183" y="315010"/>
                                </a:lnTo>
                                <a:lnTo>
                                  <a:pt x="10938" y="321049"/>
                                </a:lnTo>
                                <a:lnTo>
                                  <a:pt x="15346" y="326761"/>
                                </a:lnTo>
                                <a:lnTo>
                                  <a:pt x="20407" y="331821"/>
                                </a:lnTo>
                                <a:lnTo>
                                  <a:pt x="25958" y="336228"/>
                                </a:lnTo>
                                <a:lnTo>
                                  <a:pt x="32161" y="339982"/>
                                </a:lnTo>
                                <a:lnTo>
                                  <a:pt x="38692" y="342920"/>
                                </a:lnTo>
                                <a:lnTo>
                                  <a:pt x="45712" y="345205"/>
                                </a:lnTo>
                                <a:lnTo>
                                  <a:pt x="53058" y="346511"/>
                                </a:lnTo>
                                <a:lnTo>
                                  <a:pt x="60568" y="347000"/>
                                </a:lnTo>
                              </a:path>
                            </a:pathLst>
                          </a:custGeom>
                          <a:noFill/>
                          <a:ln w="7673">
                            <a:solidFill>
                              <a:srgbClr val="FFFFFE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E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C868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Freeform 19"/>
                        <wps:cNvSpPr>
                          <a:spLocks/>
                        </wps:cNvSpPr>
                        <wps:spPr bwMode="auto">
                          <a:xfrm>
                            <a:off x="117084141" y="111743023"/>
                            <a:ext cx="437363" cy="262454"/>
                          </a:xfrm>
                          <a:custGeom>
                            <a:avLst/>
                            <a:gdLst>
                              <a:gd name="T0" fmla="*/ 0 w 437363"/>
                              <a:gd name="T1" fmla="*/ 18281 h 262454"/>
                              <a:gd name="T2" fmla="*/ 490 w 437363"/>
                              <a:gd name="T3" fmla="*/ 14037 h 262454"/>
                              <a:gd name="T4" fmla="*/ 1796 w 437363"/>
                              <a:gd name="T5" fmla="*/ 10283 h 262454"/>
                              <a:gd name="T6" fmla="*/ 4082 w 437363"/>
                              <a:gd name="T7" fmla="*/ 6855 h 262454"/>
                              <a:gd name="T8" fmla="*/ 6857 w 437363"/>
                              <a:gd name="T9" fmla="*/ 4081 h 262454"/>
                              <a:gd name="T10" fmla="*/ 10285 w 437363"/>
                              <a:gd name="T11" fmla="*/ 1796 h 262454"/>
                              <a:gd name="T12" fmla="*/ 14040 w 437363"/>
                              <a:gd name="T13" fmla="*/ 490 h 262454"/>
                              <a:gd name="T14" fmla="*/ 18285 w 437363"/>
                              <a:gd name="T15" fmla="*/ 0 h 262454"/>
                              <a:gd name="T16" fmla="*/ 419079 w 437363"/>
                              <a:gd name="T17" fmla="*/ 0 h 262454"/>
                              <a:gd name="T18" fmla="*/ 423323 w 437363"/>
                              <a:gd name="T19" fmla="*/ 490 h 262454"/>
                              <a:gd name="T20" fmla="*/ 427078 w 437363"/>
                              <a:gd name="T21" fmla="*/ 1796 h 262454"/>
                              <a:gd name="T22" fmla="*/ 430507 w 437363"/>
                              <a:gd name="T23" fmla="*/ 4081 h 262454"/>
                              <a:gd name="T24" fmla="*/ 433282 w 437363"/>
                              <a:gd name="T25" fmla="*/ 6855 h 262454"/>
                              <a:gd name="T26" fmla="*/ 435568 w 437363"/>
                              <a:gd name="T27" fmla="*/ 10283 h 262454"/>
                              <a:gd name="T28" fmla="*/ 436874 w 437363"/>
                              <a:gd name="T29" fmla="*/ 14037 h 262454"/>
                              <a:gd name="T30" fmla="*/ 437363 w 437363"/>
                              <a:gd name="T31" fmla="*/ 18281 h 262454"/>
                              <a:gd name="T32" fmla="*/ 437363 w 437363"/>
                              <a:gd name="T33" fmla="*/ 244337 h 262454"/>
                              <a:gd name="T34" fmla="*/ 436874 w 437363"/>
                              <a:gd name="T35" fmla="*/ 248417 h 262454"/>
                              <a:gd name="T36" fmla="*/ 435568 w 437363"/>
                              <a:gd name="T37" fmla="*/ 252334 h 262454"/>
                              <a:gd name="T38" fmla="*/ 433282 w 437363"/>
                              <a:gd name="T39" fmla="*/ 255599 h 262454"/>
                              <a:gd name="T40" fmla="*/ 430507 w 437363"/>
                              <a:gd name="T41" fmla="*/ 258537 h 262454"/>
                              <a:gd name="T42" fmla="*/ 427078 w 437363"/>
                              <a:gd name="T43" fmla="*/ 260659 h 262454"/>
                              <a:gd name="T44" fmla="*/ 423323 w 437363"/>
                              <a:gd name="T45" fmla="*/ 261964 h 262454"/>
                              <a:gd name="T46" fmla="*/ 419079 w 437363"/>
                              <a:gd name="T47" fmla="*/ 262454 h 262454"/>
                              <a:gd name="T48" fmla="*/ 18285 w 437363"/>
                              <a:gd name="T49" fmla="*/ 262454 h 262454"/>
                              <a:gd name="T50" fmla="*/ 14040 w 437363"/>
                              <a:gd name="T51" fmla="*/ 261964 h 262454"/>
                              <a:gd name="T52" fmla="*/ 10285 w 437363"/>
                              <a:gd name="T53" fmla="*/ 260659 h 262454"/>
                              <a:gd name="T54" fmla="*/ 6857 w 437363"/>
                              <a:gd name="T55" fmla="*/ 258537 h 262454"/>
                              <a:gd name="T56" fmla="*/ 4082 w 437363"/>
                              <a:gd name="T57" fmla="*/ 255599 h 262454"/>
                              <a:gd name="T58" fmla="*/ 1796 w 437363"/>
                              <a:gd name="T59" fmla="*/ 252334 h 262454"/>
                              <a:gd name="T60" fmla="*/ 490 w 437363"/>
                              <a:gd name="T61" fmla="*/ 248417 h 262454"/>
                              <a:gd name="T62" fmla="*/ 0 w 437363"/>
                              <a:gd name="T63" fmla="*/ 244337 h 262454"/>
                              <a:gd name="T64" fmla="*/ 0 w 437363"/>
                              <a:gd name="T65" fmla="*/ 18281 h 2624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437363" h="262454">
                                <a:moveTo>
                                  <a:pt x="0" y="18281"/>
                                </a:moveTo>
                                <a:lnTo>
                                  <a:pt x="490" y="14037"/>
                                </a:lnTo>
                                <a:lnTo>
                                  <a:pt x="1796" y="10283"/>
                                </a:lnTo>
                                <a:lnTo>
                                  <a:pt x="4082" y="6855"/>
                                </a:lnTo>
                                <a:lnTo>
                                  <a:pt x="6857" y="4081"/>
                                </a:lnTo>
                                <a:lnTo>
                                  <a:pt x="10285" y="1796"/>
                                </a:lnTo>
                                <a:lnTo>
                                  <a:pt x="14040" y="490"/>
                                </a:lnTo>
                                <a:lnTo>
                                  <a:pt x="18285" y="0"/>
                                </a:lnTo>
                                <a:lnTo>
                                  <a:pt x="419079" y="0"/>
                                </a:lnTo>
                                <a:lnTo>
                                  <a:pt x="423323" y="490"/>
                                </a:lnTo>
                                <a:lnTo>
                                  <a:pt x="427078" y="1796"/>
                                </a:lnTo>
                                <a:lnTo>
                                  <a:pt x="430507" y="4081"/>
                                </a:lnTo>
                                <a:lnTo>
                                  <a:pt x="433282" y="6855"/>
                                </a:lnTo>
                                <a:lnTo>
                                  <a:pt x="435568" y="10283"/>
                                </a:lnTo>
                                <a:lnTo>
                                  <a:pt x="436874" y="14037"/>
                                </a:lnTo>
                                <a:lnTo>
                                  <a:pt x="437363" y="18281"/>
                                </a:lnTo>
                                <a:lnTo>
                                  <a:pt x="437363" y="244337"/>
                                </a:lnTo>
                                <a:lnTo>
                                  <a:pt x="436874" y="248417"/>
                                </a:lnTo>
                                <a:lnTo>
                                  <a:pt x="435568" y="252334"/>
                                </a:lnTo>
                                <a:lnTo>
                                  <a:pt x="433282" y="255599"/>
                                </a:lnTo>
                                <a:lnTo>
                                  <a:pt x="430507" y="258537"/>
                                </a:lnTo>
                                <a:lnTo>
                                  <a:pt x="427078" y="260659"/>
                                </a:lnTo>
                                <a:lnTo>
                                  <a:pt x="423323" y="261964"/>
                                </a:lnTo>
                                <a:lnTo>
                                  <a:pt x="419079" y="262454"/>
                                </a:lnTo>
                                <a:lnTo>
                                  <a:pt x="18285" y="262454"/>
                                </a:lnTo>
                                <a:lnTo>
                                  <a:pt x="14040" y="261964"/>
                                </a:lnTo>
                                <a:lnTo>
                                  <a:pt x="10285" y="260659"/>
                                </a:lnTo>
                                <a:lnTo>
                                  <a:pt x="6857" y="258537"/>
                                </a:lnTo>
                                <a:lnTo>
                                  <a:pt x="4082" y="255599"/>
                                </a:lnTo>
                                <a:lnTo>
                                  <a:pt x="1796" y="252334"/>
                                </a:lnTo>
                                <a:lnTo>
                                  <a:pt x="490" y="248417"/>
                                </a:lnTo>
                                <a:lnTo>
                                  <a:pt x="0" y="244337"/>
                                </a:lnTo>
                                <a:lnTo>
                                  <a:pt x="0" y="18281"/>
                                </a:lnTo>
                              </a:path>
                            </a:pathLst>
                          </a:custGeom>
                          <a:noFill/>
                          <a:ln w="7673">
                            <a:solidFill>
                              <a:srgbClr val="FFFFFE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E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C868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Freeform 20"/>
                        <wps:cNvSpPr>
                          <a:spLocks/>
                        </wps:cNvSpPr>
                        <wps:spPr bwMode="auto">
                          <a:xfrm>
                            <a:off x="117338494" y="111798517"/>
                            <a:ext cx="130279" cy="130248"/>
                          </a:xfrm>
                          <a:custGeom>
                            <a:avLst/>
                            <a:gdLst>
                              <a:gd name="T0" fmla="*/ 58446 w 130279"/>
                              <a:gd name="T1" fmla="*/ 54025 h 130248"/>
                              <a:gd name="T2" fmla="*/ 3755 w 130279"/>
                              <a:gd name="T3" fmla="*/ 108866 h 130248"/>
                              <a:gd name="T4" fmla="*/ 1959 w 130279"/>
                              <a:gd name="T5" fmla="*/ 111151 h 130248"/>
                              <a:gd name="T6" fmla="*/ 653 w 130279"/>
                              <a:gd name="T7" fmla="*/ 113600 h 130248"/>
                              <a:gd name="T8" fmla="*/ 0 w 130279"/>
                              <a:gd name="T9" fmla="*/ 116374 h 130248"/>
                              <a:gd name="T10" fmla="*/ 0 w 130279"/>
                              <a:gd name="T11" fmla="*/ 119149 h 130248"/>
                              <a:gd name="T12" fmla="*/ 653 w 130279"/>
                              <a:gd name="T13" fmla="*/ 121924 h 130248"/>
                              <a:gd name="T14" fmla="*/ 1959 w 130279"/>
                              <a:gd name="T15" fmla="*/ 124372 h 130248"/>
                              <a:gd name="T16" fmla="*/ 3755 w 130279"/>
                              <a:gd name="T17" fmla="*/ 126657 h 130248"/>
                              <a:gd name="T18" fmla="*/ 6041 w 130279"/>
                              <a:gd name="T19" fmla="*/ 128452 h 130248"/>
                              <a:gd name="T20" fmla="*/ 8490 w 130279"/>
                              <a:gd name="T21" fmla="*/ 129595 h 130248"/>
                              <a:gd name="T22" fmla="*/ 11265 w 130279"/>
                              <a:gd name="T23" fmla="*/ 130248 h 130248"/>
                              <a:gd name="T24" fmla="*/ 13877 w 130279"/>
                              <a:gd name="T25" fmla="*/ 130248 h 130248"/>
                              <a:gd name="T26" fmla="*/ 16652 w 130279"/>
                              <a:gd name="T27" fmla="*/ 129595 h 130248"/>
                              <a:gd name="T28" fmla="*/ 19101 w 130279"/>
                              <a:gd name="T29" fmla="*/ 128452 h 130248"/>
                              <a:gd name="T30" fmla="*/ 21387 w 130279"/>
                              <a:gd name="T31" fmla="*/ 126657 h 130248"/>
                              <a:gd name="T32" fmla="*/ 76241 w 130279"/>
                              <a:gd name="T33" fmla="*/ 71816 h 130248"/>
                              <a:gd name="T34" fmla="*/ 87832 w 130279"/>
                              <a:gd name="T35" fmla="*/ 108540 h 130248"/>
                              <a:gd name="T36" fmla="*/ 130279 w 130279"/>
                              <a:gd name="T37" fmla="*/ 0 h 130248"/>
                              <a:gd name="T38" fmla="*/ 21877 w 130279"/>
                              <a:gd name="T39" fmla="*/ 42437 h 130248"/>
                              <a:gd name="T40" fmla="*/ 58446 w 130279"/>
                              <a:gd name="T41" fmla="*/ 54025 h 1302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130279" h="130248">
                                <a:moveTo>
                                  <a:pt x="58446" y="54025"/>
                                </a:moveTo>
                                <a:lnTo>
                                  <a:pt x="3755" y="108866"/>
                                </a:lnTo>
                                <a:lnTo>
                                  <a:pt x="1959" y="111151"/>
                                </a:lnTo>
                                <a:lnTo>
                                  <a:pt x="653" y="113600"/>
                                </a:lnTo>
                                <a:lnTo>
                                  <a:pt x="0" y="116374"/>
                                </a:lnTo>
                                <a:lnTo>
                                  <a:pt x="0" y="119149"/>
                                </a:lnTo>
                                <a:lnTo>
                                  <a:pt x="653" y="121924"/>
                                </a:lnTo>
                                <a:lnTo>
                                  <a:pt x="1959" y="124372"/>
                                </a:lnTo>
                                <a:lnTo>
                                  <a:pt x="3755" y="126657"/>
                                </a:lnTo>
                                <a:lnTo>
                                  <a:pt x="6041" y="128452"/>
                                </a:lnTo>
                                <a:lnTo>
                                  <a:pt x="8490" y="129595"/>
                                </a:lnTo>
                                <a:lnTo>
                                  <a:pt x="11265" y="130248"/>
                                </a:lnTo>
                                <a:lnTo>
                                  <a:pt x="13877" y="130248"/>
                                </a:lnTo>
                                <a:lnTo>
                                  <a:pt x="16652" y="129595"/>
                                </a:lnTo>
                                <a:lnTo>
                                  <a:pt x="19101" y="128452"/>
                                </a:lnTo>
                                <a:lnTo>
                                  <a:pt x="21387" y="126657"/>
                                </a:lnTo>
                                <a:lnTo>
                                  <a:pt x="76241" y="71816"/>
                                </a:lnTo>
                                <a:lnTo>
                                  <a:pt x="87832" y="108540"/>
                                </a:lnTo>
                                <a:lnTo>
                                  <a:pt x="130279" y="0"/>
                                </a:lnTo>
                                <a:lnTo>
                                  <a:pt x="21877" y="42437"/>
                                </a:lnTo>
                                <a:lnTo>
                                  <a:pt x="58446" y="54025"/>
                                </a:lnTo>
                              </a:path>
                            </a:pathLst>
                          </a:custGeom>
                          <a:noFill/>
                          <a:ln w="7673">
                            <a:solidFill>
                              <a:srgbClr val="FFFFFE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E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C868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B63D34" id="Group 16" o:spid="_x0000_s1026" style="position:absolute;margin-left:461.55pt;margin-top:726.75pt;width:68.8pt;height:64.6pt;z-index:251702272;mso-position-vertical-relative:page" coordorigin="1170415,1117007" coordsize="5230,49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">
                <v:shape id="Freeform 17" o:spid="_x0000_s1027" style="position:absolute;left:1170415;top:1120803;width:5231;height:1120;visibility:visible;mso-wrap-style:square;v-text-anchor:top" coordsize="523073,1119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" path="m483075,l39998,,34121,489,28407,1632,23183,3754,18285,6365,13714,9793,9796,13710,6531,18117,3755,23013,1633,28236,490,33949,,39825,,71979r490,5876l1633,83567r2122,5386l6531,93850r3265,4407l13714,102174r4571,3427l23183,108213r5224,2122l34121,111477r5877,490l483075,111967r5878,-490l494667,110335r5387,-2122l504952,105601r4408,-3427l513278,98257r3428,-4407l519318,88953r2123,-5386l522583,77855r490,-5876l523073,39825r-490,-5876l521441,28236r-2123,-5223l516706,18117r-3428,-4407l509360,9793,504952,6365,500054,3754,494667,1632,488953,489,483075,e" filled="f" fillcolor="#fffffe" strokecolor="#fffffe" strokeweight=".21314mm">
                  <v:shadow color="#8c8682"/>
                  <v:path arrowok="t" o:connecttype="custom" o:connectlocs="483075,0;39998,0;34121,489;28407,1632;23183,3754;18285,6365;13714,9793;9796,13710;6531,18117;3755,23013;1633,28236;490,33949;0,39825;0,71979;490,77855;1633,83567;3755,88953;6531,93850;9796,98257;13714,102174;18285,105601;23183,108213;28407,110335;34121,111477;39998,111967;483075,111967;488953,111477;494667,110335;500054,108213;504952,105601;509360,102174;513278,98257;516706,93850;519318,88953;521441,83567;522583,77855;523073,71979;523073,39825;522583,33949;521441,28236;519318,23013;516706,18117;513278,13710;509360,9793;504952,6365;500054,3754;494667,1632;488953,489;483075,0" o:connectangles="0,0,0,0,0,0,0,0,0,0,0,0,0,0,0,0,0,0,0,0,0,0,0,0,0,0,0,0,0,0,0,0,0,0,0,0,0,0,0,0,0,0,0,0,0,0,0,0,0"/>
                </v:shape>
                <v:shape id="Freeform 18" o:spid="_x0000_s1028" style="position:absolute;left:1170418;top:1117007;width:5219;height:3470;visibility:visible;mso-wrap-style:square;v-text-anchor:top" coordsize="521930,347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" path="m60568,347000r400794,l469035,346511r7183,-1306l483238,342920r6530,-2938l495972,336228r5551,-4407l506584,326761r4571,-5712l514910,315010r2938,-6529l520134,301463r1306,-7345l521930,286610r,-226056l521440,52882r-1306,-7181l517848,38682r-2938,-6528l511155,25951r-4571,-5549l501523,15342r-5551,-4570l489768,7018,483238,4080,476218,1795,469035,490,461362,,60568,,53058,490,45712,1795,38692,4080,32161,7018r-6203,3754l20407,15342r-5061,5060l10938,25951,7183,32154,4081,38682,1796,45701,490,52882,,60554,,286610r490,7508l1796,301463r2285,7018l7183,315010r3755,6039l15346,326761r5061,5060l25958,336228r6203,3754l38692,342920r7020,2285l53058,346511r7510,489e" filled="f" fillcolor="#fffffe" strokecolor="#fffffe" strokeweight=".21314mm">
                  <v:shadow color="#8c8682"/>
                  <v:path arrowok="t" o:connecttype="custom" o:connectlocs="60568,347000;461362,347000;469035,346511;476218,345205;483238,342920;489768,339982;495972,336228;501523,331821;506584,326761;511155,321049;514910,315010;517848,308481;520134,301463;521440,294118;521930,286610;521930,60554;521440,52882;520134,45701;517848,38682;514910,32154;511155,25951;506584,20402;501523,15342;495972,10772;489768,7018;483238,4080;476218,1795;469035,490;461362,0;60568,0;53058,490;45712,1795;38692,4080;32161,7018;25958,10772;20407,15342;15346,20402;10938,25951;7183,32154;4081,38682;1796,45701;490,52882;0,60554;0,286610;490,294118;1796,301463;4081,308481;7183,315010;10938,321049;15346,326761;20407,331821;25958,336228;32161,339982;38692,342920;45712,345205;53058,346511;60568,347000" o:connectangles="0,0,0,0,0,0,0,0,0,0,0,0,0,0,0,0,0,0,0,0,0,0,0,0,0,0,0,0,0,0,0,0,0,0,0,0,0,0,0,0,0,0,0,0,0,0,0,0,0,0,0,0,0,0,0,0,0"/>
                </v:shape>
                <v:shape id="Freeform 19" o:spid="_x0000_s1029" style="position:absolute;left:1170841;top:1117430;width:4374;height:2624;visibility:visible;mso-wrap-style:square;v-text-anchor:top" coordsize="437363,262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" path="m,18281l490,14037,1796,10283,4082,6855,6857,4081,10285,1796,14040,490,18285,,419079,r4244,490l427078,1796r3429,2285l433282,6855r2286,3428l436874,14037r489,4244l437363,244337r-489,4080l435568,252334r-2286,3265l430507,258537r-3429,2122l423323,261964r-4244,490l18285,262454r-4245,-490l10285,260659,6857,258537,4082,255599,1796,252334,490,248417,,244337,,18281e" filled="f" fillcolor="#fffffe" strokecolor="#fffffe" strokeweight=".21314mm">
                  <v:shadow color="#8c8682"/>
                  <v:path arrowok="t" o:connecttype="custom" o:connectlocs="0,18281;490,14037;1796,10283;4082,6855;6857,4081;10285,1796;14040,490;18285,0;419079,0;423323,490;427078,1796;430507,4081;433282,6855;435568,10283;436874,14037;437363,18281;437363,244337;436874,248417;435568,252334;433282,255599;430507,258537;427078,260659;423323,261964;419079,262454;18285,262454;14040,261964;10285,260659;6857,258537;4082,255599;1796,252334;490,248417;0,244337;0,18281" o:connectangles="0,0,0,0,0,0,0,0,0,0,0,0,0,0,0,0,0,0,0,0,0,0,0,0,0,0,0,0,0,0,0,0,0"/>
                </v:shape>
                <v:shape id="Freeform 20" o:spid="_x0000_s1030" style="position:absolute;left:1173384;top:1117985;width:1303;height:1302;visibility:visible;mso-wrap-style:square;v-text-anchor:top" coordsize="130279,130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" path="m58446,54025l3755,108866r-1796,2285l653,113600,,116374r,2775l653,121924r1306,2448l3755,126657r2286,1795l8490,129595r2775,653l13877,130248r2775,-653l19101,128452r2286,-1795l76241,71816r11591,36724l130279,,21877,42437,58446,54025e" filled="f" fillcolor="#fffffe" strokecolor="#fffffe" strokeweight=".21314mm">
                  <v:shadow color="#8c8682"/>
                  <v:path arrowok="t" o:connecttype="custom" o:connectlocs="58446,54025;3755,108866;1959,111151;653,113600;0,116374;0,119149;653,121924;1959,124372;3755,126657;6041,128452;8490,129595;11265,130248;13877,130248;16652,129595;19101,128452;21387,126657;76241,71816;87832,108540;130279,0;21877,42437;58446,54025" o:connectangles="0,0,0,0,0,0,0,0,0,0,0,0,0,0,0,0,0,0,0,0,0"/>
                </v:shape>
                <w10:wrap anchory="page"/>
              </v:group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701248" behindDoc="0" locked="0" layoutInCell="1" allowOverlap="1" wp14:anchorId="229EFD92" wp14:editId="39FF35FA">
                <wp:simplePos x="0" y="0"/>
                <wp:positionH relativeFrom="column">
                  <wp:posOffset>5376858</wp:posOffset>
                </wp:positionH>
                <wp:positionV relativeFrom="page">
                  <wp:posOffset>982345</wp:posOffset>
                </wp:positionV>
                <wp:extent cx="1626434" cy="8697595"/>
                <wp:effectExtent l="0" t="0" r="0" b="8255"/>
                <wp:wrapNone/>
                <wp:docPr id="48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6434" cy="8697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78AD7FF" w14:textId="77777777" w:rsidR="00D4497E" w:rsidRPr="00807076" w:rsidRDefault="00D4497E" w:rsidP="002A0B7E">
                            <w:pPr>
                              <w:widowControl w:val="0"/>
                              <w:spacing w:after="80" w:line="320" w:lineRule="exact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"/>
                              </w:rPr>
                              <w:t>EYE ON IT</w:t>
                            </w:r>
                          </w:p>
                          <w:p w14:paraId="348D2269" w14:textId="77777777" w:rsidR="00D4497E" w:rsidRPr="00807076" w:rsidRDefault="00D4497E" w:rsidP="00D4497E">
                            <w:pPr>
                              <w:widowControl w:val="0"/>
                              <w:spacing w:line="320" w:lineRule="exact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"/>
                              </w:rPr>
                              <w:t>Current Industry Trends</w:t>
                            </w:r>
                          </w:p>
                          <w:p w14:paraId="256DE8A4" w14:textId="77777777" w:rsidR="00D4497E" w:rsidRPr="00807076" w:rsidRDefault="00D4497E" w:rsidP="00D4497E">
                            <w:pPr>
                              <w:widowControl w:val="0"/>
                              <w:spacing w:line="320" w:lineRule="exact"/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Suscipit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vicis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praesent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epulae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indoles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duis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genitus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at. Sed,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accumsan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augue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blandit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minim abbas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oppeto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commov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</w:p>
                          <w:p w14:paraId="0482B4E6" w14:textId="77777777" w:rsidR="00D4497E" w:rsidRPr="00807076" w:rsidRDefault="00D4497E" w:rsidP="00D4497E">
                            <w:pPr>
                              <w:widowControl w:val="0"/>
                              <w:spacing w:line="320" w:lineRule="exact"/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Enim neo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adsum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multo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in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quibus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premo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tamen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Occuro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uxor dolore,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praemitto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opto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si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sudo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opes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. Sino lenis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valetudo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ille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abbas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cogo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saluto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quod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illum,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letatio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lorem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Letalis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nibh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iustum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transverbero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bene,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vulpu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tate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si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sudo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</w:p>
                          <w:p w14:paraId="25627C73" w14:textId="77777777" w:rsidR="00D4497E" w:rsidRPr="00807076" w:rsidRDefault="00D4497E" w:rsidP="00D4497E">
                            <w:pPr>
                              <w:widowControl w:val="0"/>
                              <w:spacing w:line="320" w:lineRule="exact"/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</w:pPr>
                          </w:p>
                          <w:p w14:paraId="4E4D17A6" w14:textId="77777777" w:rsidR="00D4497E" w:rsidRPr="00807076" w:rsidRDefault="00D4497E" w:rsidP="002A0B7E">
                            <w:pPr>
                              <w:widowControl w:val="0"/>
                              <w:spacing w:after="80" w:line="320" w:lineRule="exact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"/>
                              </w:rPr>
                              <w:t>SOFTWARE</w:t>
                            </w:r>
                          </w:p>
                          <w:p w14:paraId="7E912D44" w14:textId="77777777" w:rsidR="00D4497E" w:rsidRPr="00807076" w:rsidRDefault="00D4497E" w:rsidP="00D4497E">
                            <w:pPr>
                              <w:widowControl w:val="0"/>
                              <w:spacing w:line="320" w:lineRule="exact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"/>
                              </w:rPr>
                              <w:t>Monthly Picks</w:t>
                            </w:r>
                          </w:p>
                          <w:p w14:paraId="22829479" w14:textId="77777777" w:rsidR="00D4497E" w:rsidRPr="00807076" w:rsidRDefault="00D4497E" w:rsidP="00D4497E">
                            <w:pPr>
                              <w:widowControl w:val="0"/>
                              <w:spacing w:line="320" w:lineRule="exact"/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Volutpat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mos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neque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lobortis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dignissim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torqueo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acsi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roto modo.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ingenium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tristique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elit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natu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meus.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Molior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torqueo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capio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pneum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commodo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  <w:p w14:paraId="0686A8B9" w14:textId="77777777" w:rsidR="00D4497E" w:rsidRPr="00807076" w:rsidRDefault="00D4497E" w:rsidP="00D4497E">
                            <w:pPr>
                              <w:widowControl w:val="0"/>
                              <w:spacing w:line="320" w:lineRule="exact"/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Enim neo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adsum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multo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in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quibus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premo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tamen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Occuro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uxor dolore,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praemitto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opto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si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sudo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opes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9EFD92" id="Text Box 15" o:spid="_x0000_s1038" type="#_x0000_t202" style="position:absolute;margin-left:423.35pt;margin-top:77.35pt;width:128.05pt;height:684.85pt;z-index:25170124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" filled="f" fillcolor="#fffffe" stroked="f" strokecolor="#212120" insetpen="t">
                <v:textbox inset="2.88pt,2.88pt,2.88pt,2.88pt">
                  <w:txbxContent>
                    <w:p w14:paraId="478AD7FF" w14:textId="77777777" w:rsidR="00D4497E" w:rsidRPr="00807076" w:rsidRDefault="00D4497E" w:rsidP="002A0B7E">
                      <w:pPr>
                        <w:widowControl w:val="0"/>
                        <w:spacing w:after="80" w:line="320" w:lineRule="exact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"/>
                        </w:rPr>
                        <w:t>EYE ON IT</w:t>
                      </w:r>
                    </w:p>
                    <w:p w14:paraId="348D2269" w14:textId="77777777" w:rsidR="00D4497E" w:rsidRPr="00807076" w:rsidRDefault="00D4497E" w:rsidP="00D4497E">
                      <w:pPr>
                        <w:widowControl w:val="0"/>
                        <w:spacing w:line="320" w:lineRule="exact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"/>
                        </w:rPr>
                        <w:t>Current Industry Trends</w:t>
                      </w:r>
                    </w:p>
                    <w:p w14:paraId="256DE8A4" w14:textId="77777777" w:rsidR="00D4497E" w:rsidRPr="00807076" w:rsidRDefault="00D4497E" w:rsidP="00D4497E">
                      <w:pPr>
                        <w:widowControl w:val="0"/>
                        <w:spacing w:line="320" w:lineRule="exact"/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Suscipit,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vicis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praesent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feugait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epulae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indoles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duis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enim consequat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genitus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at. Sed,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aliquip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accumsan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adipiscing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augue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blandit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minim abbas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oppeto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commov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</w:p>
                    <w:p w14:paraId="0482B4E6" w14:textId="77777777" w:rsidR="00D4497E" w:rsidRPr="00807076" w:rsidRDefault="00D4497E" w:rsidP="00D4497E">
                      <w:pPr>
                        <w:widowControl w:val="0"/>
                        <w:spacing w:line="320" w:lineRule="exact"/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Enim neo velit adsum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multo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in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quibus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premo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tamen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Occuro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uxor dolore, ut at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praemitto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opto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si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sudo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opes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. Sino lenis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valetudo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ille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abbas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cogo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saluto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quod, esse illum,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letatio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lorem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Letalis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nibh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iustum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transverbero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bene,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vulpu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tate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enim esse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si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sudo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</w:p>
                    <w:p w14:paraId="25627C73" w14:textId="77777777" w:rsidR="00D4497E" w:rsidRPr="00807076" w:rsidRDefault="00D4497E" w:rsidP="00D4497E">
                      <w:pPr>
                        <w:widowControl w:val="0"/>
                        <w:spacing w:line="320" w:lineRule="exact"/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</w:pPr>
                    </w:p>
                    <w:p w14:paraId="4E4D17A6" w14:textId="77777777" w:rsidR="00D4497E" w:rsidRPr="00807076" w:rsidRDefault="00D4497E" w:rsidP="002A0B7E">
                      <w:pPr>
                        <w:widowControl w:val="0"/>
                        <w:spacing w:after="80" w:line="320" w:lineRule="exact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"/>
                        </w:rPr>
                        <w:t>SOFTWARE</w:t>
                      </w:r>
                    </w:p>
                    <w:p w14:paraId="7E912D44" w14:textId="77777777" w:rsidR="00D4497E" w:rsidRPr="00807076" w:rsidRDefault="00D4497E" w:rsidP="00D4497E">
                      <w:pPr>
                        <w:widowControl w:val="0"/>
                        <w:spacing w:line="320" w:lineRule="exact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"/>
                        </w:rPr>
                        <w:t>Monthly Picks</w:t>
                      </w:r>
                    </w:p>
                    <w:p w14:paraId="22829479" w14:textId="77777777" w:rsidR="00D4497E" w:rsidRPr="00807076" w:rsidRDefault="00D4497E" w:rsidP="00D4497E">
                      <w:pPr>
                        <w:widowControl w:val="0"/>
                        <w:spacing w:line="320" w:lineRule="exact"/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Volutpat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mos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at </w:t>
                      </w:r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br/>
                        <w:t xml:space="preserve">neque nulla </w:t>
                      </w:r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br/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lobortis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dignissim </w:t>
                      </w:r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br/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torqueo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acsi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roto modo.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Feugait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quae ingenium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tristique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elit vel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natu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meus.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Molior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torqueo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capio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velit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ut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pneum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commodo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  <w:p w14:paraId="0686A8B9" w14:textId="77777777" w:rsidR="00D4497E" w:rsidRPr="00807076" w:rsidRDefault="00D4497E" w:rsidP="00D4497E">
                      <w:pPr>
                        <w:widowControl w:val="0"/>
                        <w:spacing w:line="320" w:lineRule="exact"/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Enim neo velit adsum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multo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in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quibus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premo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tamen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Occuro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uxor dolore, ut at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praemitto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opto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si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sudo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opes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700224" behindDoc="0" locked="0" layoutInCell="1" allowOverlap="1" wp14:anchorId="1E0DD039" wp14:editId="341ED5BC">
                <wp:simplePos x="0" y="0"/>
                <wp:positionH relativeFrom="margin">
                  <wp:posOffset>-457200</wp:posOffset>
                </wp:positionH>
                <wp:positionV relativeFrom="page">
                  <wp:posOffset>2825087</wp:posOffset>
                </wp:positionV>
                <wp:extent cx="5808819" cy="457200"/>
                <wp:effectExtent l="0" t="0" r="1905" b="0"/>
                <wp:wrapNone/>
                <wp:docPr id="47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8819" cy="4572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A22501F" w14:textId="77777777" w:rsidR="00D4497E" w:rsidRPr="00807076" w:rsidRDefault="00D4497E" w:rsidP="00807076">
                            <w:pPr>
                              <w:widowControl w:val="0"/>
                              <w:spacing w:line="600" w:lineRule="exact"/>
                              <w:ind w:left="720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w w:val="90"/>
                                <w:sz w:val="44"/>
                                <w:szCs w:val="36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20"/>
                                <w:w w:val="90"/>
                                <w:sz w:val="44"/>
                                <w:szCs w:val="36"/>
                                <w:lang w:val="en"/>
                              </w:rPr>
                              <w:t>Technology Solutions for Non-Profits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0DD039" id="Text Box 14" o:spid="_x0000_s1039" type="#_x0000_t202" style="position:absolute;margin-left:-36pt;margin-top:222.45pt;width:457.4pt;height:36pt;z-index:251700224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" fillcolor="black [3213]" stroked="f">
                <v:textbox inset="2.88pt,2.88pt,2.88pt,2.88pt">
                  <w:txbxContent>
                    <w:p w14:paraId="0A22501F" w14:textId="77777777" w:rsidR="00D4497E" w:rsidRPr="00807076" w:rsidRDefault="00D4497E" w:rsidP="00807076">
                      <w:pPr>
                        <w:widowControl w:val="0"/>
                        <w:spacing w:line="600" w:lineRule="exact"/>
                        <w:ind w:left="720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w w:val="90"/>
                          <w:sz w:val="44"/>
                          <w:szCs w:val="36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20"/>
                          <w:w w:val="90"/>
                          <w:sz w:val="44"/>
                          <w:szCs w:val="36"/>
                          <w:lang w:val="en"/>
                        </w:rPr>
                        <w:t>Technology Solutions for Non-Profits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704320" behindDoc="0" locked="0" layoutInCell="1" allowOverlap="1" wp14:anchorId="494264DB" wp14:editId="54137815">
                <wp:simplePos x="0" y="0"/>
                <wp:positionH relativeFrom="column">
                  <wp:posOffset>1600835</wp:posOffset>
                </wp:positionH>
                <wp:positionV relativeFrom="page">
                  <wp:posOffset>3288665</wp:posOffset>
                </wp:positionV>
                <wp:extent cx="1657350" cy="3339465"/>
                <wp:effectExtent l="0" t="0" r="0" b="0"/>
                <wp:wrapNone/>
                <wp:docPr id="55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7350" cy="3339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D809EE5" w14:textId="77777777" w:rsidR="00D4497E" w:rsidRDefault="00D4497E" w:rsidP="00D4497E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erat.Loquor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meus indoles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interdico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asos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Delenit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abdo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quia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Ratis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neque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ymo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venio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illum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pala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damnum pneum.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serpo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voco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ququadrum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lorem ipso. </w:t>
                            </w:r>
                          </w:p>
                          <w:p w14:paraId="1A5C5F48" w14:textId="77777777" w:rsidR="00D4497E" w:rsidRDefault="00D4497E" w:rsidP="00D4497E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jumentum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 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eros lorem ipsum dolor.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meus indole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interdico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magna.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4264DB" id="Text Box 29" o:spid="_x0000_s1040" type="#_x0000_t202" style="position:absolute;margin-left:126.05pt;margin-top:258.95pt;width:130.5pt;height:262.95pt;z-index:25170432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" filled="f" fillcolor="#fffffe" stroked="f" strokecolor="#212120" insetpen="t">
                <v:textbox inset="2.88pt,2.88pt,2.88pt,2.88pt">
                  <w:txbxContent>
                    <w:p w14:paraId="0D809EE5" w14:textId="77777777" w:rsidR="00D4497E" w:rsidRDefault="00D4497E" w:rsidP="00D4497E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erat.Loquor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meus indoles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ne secundum,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interdico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asos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quae nulla magna.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Delenit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abdo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esse quia,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Ratis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neque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ymo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venio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illum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pala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damnum pneum.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serpo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voco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ququadrum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lorem ipso. </w:t>
                      </w:r>
                    </w:p>
                    <w:p w14:paraId="1A5C5F48" w14:textId="77777777" w:rsidR="00D4497E" w:rsidRDefault="00D4497E" w:rsidP="00D4497E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Adipiscing magna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jumentum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velit  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eros lorem ipsum dolor.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meus indole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ne secundum,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interdico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quae nulla magna.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705344" behindDoc="0" locked="0" layoutInCell="1" allowOverlap="1" wp14:anchorId="403D4A2F" wp14:editId="09F2A7A8">
                <wp:simplePos x="0" y="0"/>
                <wp:positionH relativeFrom="column">
                  <wp:posOffset>3429635</wp:posOffset>
                </wp:positionH>
                <wp:positionV relativeFrom="page">
                  <wp:posOffset>3288665</wp:posOffset>
                </wp:positionV>
                <wp:extent cx="1657350" cy="3339465"/>
                <wp:effectExtent l="0" t="0" r="0" b="0"/>
                <wp:wrapNone/>
                <wp:docPr id="56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7350" cy="3339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A82DC47" w14:textId="77777777" w:rsidR="00D4497E" w:rsidRDefault="00D4497E" w:rsidP="00D4497E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ut 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voco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br/>
                              <w:t xml:space="preserve">consequat.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Adipsdiscing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jumentum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damnum pneum.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lorem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jumentum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velitan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meus indoles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interddfico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quadfse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nudflla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magna. 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utan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sdl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vocoloc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ispo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facto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delore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ergo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maska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forgeuit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masca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pala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ergo sacrum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lamap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allacum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dergo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ipso</w:t>
                            </w:r>
                            <w:r w:rsidR="002A0B7E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2A0B7E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ermi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r w:rsidR="002A0B7E"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3D4A2F" id="Text Box 30" o:spid="_x0000_s1041" type="#_x0000_t202" style="position:absolute;margin-left:270.05pt;margin-top:258.95pt;width:130.5pt;height:262.95pt;z-index:25170534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" filled="f" fillcolor="#fffffe" stroked="f" strokecolor="#212120" insetpen="t">
                <v:textbox inset="2.88pt,2.88pt,2.88pt,2.88pt">
                  <w:txbxContent>
                    <w:p w14:paraId="2A82DC47" w14:textId="77777777" w:rsidR="00D4497E" w:rsidRDefault="00D4497E" w:rsidP="00D4497E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br/>
                        <w:t xml:space="preserve">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voco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br/>
                        <w:t xml:space="preserve">consequat.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Adipsdiscing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magna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jumentum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velit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damnum pneum.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consequat lorem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magna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jumentum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velitan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meus indoles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ne secundum,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interddfico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quadfse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nudflla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magna. 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utan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sdl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as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vocoloc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ispo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facto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delore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ergo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maska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forgeuit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masca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pala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ergo sacrum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lamap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br/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allacum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dergo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ipso</w:t>
                      </w:r>
                      <w:r w:rsidR="002A0B7E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2A0B7E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ermi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r w:rsidR="002A0B7E"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703296" behindDoc="0" locked="0" layoutInCell="1" allowOverlap="1" wp14:anchorId="3E3D9E2B" wp14:editId="3D168C55">
                <wp:simplePos x="0" y="0"/>
                <wp:positionH relativeFrom="margin">
                  <wp:posOffset>-211768</wp:posOffset>
                </wp:positionH>
                <wp:positionV relativeFrom="page">
                  <wp:posOffset>3288665</wp:posOffset>
                </wp:positionV>
                <wp:extent cx="1657350" cy="3339465"/>
                <wp:effectExtent l="0" t="0" r="0" b="0"/>
                <wp:wrapNone/>
                <wp:docPr id="25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7350" cy="3339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D3C2FB1" w14:textId="77777777" w:rsidR="00D4497E" w:rsidRDefault="00D4497E" w:rsidP="00D4497E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Volutpat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mos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neque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obortis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dignissim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conventio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torqueo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acsi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roto modo.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Feugait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ingenium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tristique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natu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meus.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Molior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torqueo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capio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feugiat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pneum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commodo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mara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genitus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. </w:t>
                            </w:r>
                          </w:p>
                          <w:p w14:paraId="08FE911D" w14:textId="77777777" w:rsidR="00D4497E" w:rsidRDefault="00D4497E" w:rsidP="00D4497E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Enim neo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adsum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multo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quibus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premo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tamen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Occuro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uxor dolore,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praemitto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opto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sudo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opes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Sino lenis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valetudo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ille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abbas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cogo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saluto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quod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illum,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letatio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3D9E2B" id="Text Box 28" o:spid="_x0000_s1042" type="#_x0000_t202" style="position:absolute;margin-left:-16.65pt;margin-top:258.95pt;width:130.5pt;height:262.95pt;z-index:251703296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" filled="f" fillcolor="#fffffe" stroked="f" strokecolor="#212120" insetpen="t">
                <v:textbox inset="2.88pt,2.88pt,2.88pt,2.88pt">
                  <w:txbxContent>
                    <w:p w14:paraId="7D3C2FB1" w14:textId="77777777" w:rsidR="00D4497E" w:rsidRDefault="00D4497E" w:rsidP="00D4497E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Volutpat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mos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at neque nulla </w:t>
                      </w:r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br/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obortis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dignissim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conventio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torqueo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acsi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roto modo.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Feugait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quae ingenium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tristique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elit vel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natu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meus.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Molior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torqueo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capio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velit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ut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erat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feugiat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pneum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commodo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vel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mara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genitus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. </w:t>
                      </w:r>
                    </w:p>
                    <w:p w14:paraId="08FE911D" w14:textId="77777777" w:rsidR="00D4497E" w:rsidRDefault="00D4497E" w:rsidP="00D4497E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Enim neo velit adsum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multo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quibus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premo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tamen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Occuro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uxor dolore, ut at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br/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praemitto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opto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si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sudo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opes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Sino lenis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valetudo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ille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abbas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cogo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saluto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quod, esse illum,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letatio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695104" behindDoc="0" locked="0" layoutInCell="1" allowOverlap="1" wp14:anchorId="55F2B025" wp14:editId="430C2003">
                <wp:simplePos x="0" y="0"/>
                <wp:positionH relativeFrom="margin">
                  <wp:posOffset>-306705</wp:posOffset>
                </wp:positionH>
                <wp:positionV relativeFrom="margin">
                  <wp:posOffset>6840220</wp:posOffset>
                </wp:positionV>
                <wp:extent cx="5617210" cy="3117215"/>
                <wp:effectExtent l="0" t="0" r="2540" b="6985"/>
                <wp:wrapNone/>
                <wp:docPr id="30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17210" cy="311721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EF4D7" id="Rectangle 3" o:spid="_x0000_s1026" style="position:absolute;margin-left:-24.15pt;margin-top:538.6pt;width:442.3pt;height:245.45pt;z-index:251695104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" fillcolor="black [3213]" stroked="f">
                <v:textbox inset="2.88pt,2.88pt,2.88pt,2.88pt"/>
                <w10:wrap anchorx="margin" anchory="margin"/>
              </v:rect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707392" behindDoc="0" locked="0" layoutInCell="1" allowOverlap="1" wp14:anchorId="315F2D3E" wp14:editId="3945BA62">
                <wp:simplePos x="0" y="0"/>
                <wp:positionH relativeFrom="column">
                  <wp:posOffset>75565</wp:posOffset>
                </wp:positionH>
                <wp:positionV relativeFrom="page">
                  <wp:posOffset>7621905</wp:posOffset>
                </wp:positionV>
                <wp:extent cx="2286000" cy="2442210"/>
                <wp:effectExtent l="0" t="0" r="0" b="0"/>
                <wp:wrapNone/>
                <wp:docPr id="58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2442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1F2A832" w14:textId="77777777" w:rsidR="00D4497E" w:rsidRPr="00807076" w:rsidRDefault="00D4497E" w:rsidP="00D4497E">
                            <w:pPr>
                              <w:widowControl w:val="0"/>
                              <w:spacing w:line="320" w:lineRule="exact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 xml:space="preserve">Q: Enim neo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>velit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 xml:space="preserve"> adsum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>odio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>multo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 xml:space="preserve">, in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>commoveo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>quibus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>premo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>tamen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  <w:lang w:val="en"/>
                              </w:rPr>
                              <w:t xml:space="preserve">. </w:t>
                            </w:r>
                          </w:p>
                          <w:p w14:paraId="152B4CF9" w14:textId="77777777" w:rsidR="00553A46" w:rsidRPr="00807076" w:rsidRDefault="00D4497E" w:rsidP="00553A46">
                            <w:pPr>
                              <w:widowControl w:val="0"/>
                              <w:spacing w:after="0" w:line="320" w:lineRule="exact"/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A: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Occuro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uxor dolore,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praemitto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opto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si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sudo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opes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iriure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validus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. Sino lenis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valetudo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ille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abbas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cogo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saluto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quod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esse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illum,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letatio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Letalis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nibh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iustum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ransver</w:t>
                            </w:r>
                            <w:proofErr w:type="spellEnd"/>
                            <w:r w:rsidR="002A0B7E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bero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bene,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enim dolore modo.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Loquor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meus indoles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iaceo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dolus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demoveo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interdico</w:t>
                            </w:r>
                            <w:proofErr w:type="spellEnd"/>
                            <w:r w:rsidR="002A0B7E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proprius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consequat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os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quae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nulla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magna.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Delenit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abdo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esse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quia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te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Ratis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neque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ymo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>venio</w:t>
                            </w:r>
                            <w:proofErr w:type="spellEnd"/>
                            <w:r w:rsidR="00553A46"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  <w:t xml:space="preserve"> illum .</w:t>
                            </w:r>
                          </w:p>
                          <w:p w14:paraId="3934B8E2" w14:textId="77777777" w:rsidR="00D4497E" w:rsidRPr="00807076" w:rsidRDefault="00D4497E" w:rsidP="00D4497E">
                            <w:pPr>
                              <w:widowControl w:val="0"/>
                              <w:spacing w:line="320" w:lineRule="exact"/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  <w:lang w:val="en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5F2D3E" id="Text Box 32" o:spid="_x0000_s1043" type="#_x0000_t202" style="position:absolute;margin-left:5.95pt;margin-top:600.15pt;width:180pt;height:192.3pt;z-index:251707392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" filled="f" fillcolor="#fffffe" stroked="f" strokecolor="#212120" insetpen="t">
                <v:textbox inset="2.88pt,2.88pt,2.88pt,2.88pt">
                  <w:txbxContent>
                    <w:p w14:paraId="41F2A832" w14:textId="77777777" w:rsidR="00D4497E" w:rsidRPr="00807076" w:rsidRDefault="00D4497E" w:rsidP="00D4497E">
                      <w:pPr>
                        <w:widowControl w:val="0"/>
                        <w:spacing w:line="320" w:lineRule="exact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  <w:t xml:space="preserve">Q: Enim neo velit adsum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  <w:t>odio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  <w:t xml:space="preserve">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  <w:t>multo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  <w:t xml:space="preserve">, in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  <w:t>commoveo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  <w:t>quibus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  <w:t>premo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  <w:t>tamen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8"/>
                          <w:szCs w:val="18"/>
                          <w:lang w:val="en"/>
                        </w:rPr>
                        <w:t xml:space="preserve">. </w:t>
                      </w:r>
                    </w:p>
                    <w:p w14:paraId="152B4CF9" w14:textId="77777777" w:rsidR="00553A46" w:rsidRPr="00807076" w:rsidRDefault="00D4497E" w:rsidP="00553A46">
                      <w:pPr>
                        <w:widowControl w:val="0"/>
                        <w:spacing w:after="0" w:line="320" w:lineRule="exact"/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A: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Occuro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uxor dolore, ut at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praemitto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opto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si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sudo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opes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feugiat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iriure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validus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. Sino lenis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vulputate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valetudo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ille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abbas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cogo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saluto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quod, esse illum,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letatio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conventio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.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Letalis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nibh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iustum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ransver</w:t>
                      </w:r>
                      <w:proofErr w:type="spellEnd"/>
                      <w:r w:rsidR="002A0B7E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bero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bene,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erat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vulputate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enim dolore modo.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Loquor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vulputate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meus indoles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iaceo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, ne secundum,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dolus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demoveo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interdico</w:t>
                      </w:r>
                      <w:proofErr w:type="spellEnd"/>
                      <w:r w:rsidR="002A0B7E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proprius</w:t>
                      </w:r>
                      <w:proofErr w:type="spellEnd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. In consequat </w:t>
                      </w:r>
                      <w:proofErr w:type="spellStart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os</w:t>
                      </w:r>
                      <w:proofErr w:type="spellEnd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quae nulla magna. </w:t>
                      </w:r>
                      <w:proofErr w:type="spellStart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Delenit</w:t>
                      </w:r>
                      <w:proofErr w:type="spellEnd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abdo</w:t>
                      </w:r>
                      <w:proofErr w:type="spellEnd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esse quia, </w:t>
                      </w:r>
                      <w:proofErr w:type="spellStart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te</w:t>
                      </w:r>
                      <w:proofErr w:type="spellEnd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huic. </w:t>
                      </w:r>
                      <w:proofErr w:type="spellStart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Ratis</w:t>
                      </w:r>
                      <w:proofErr w:type="spellEnd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neque </w:t>
                      </w:r>
                      <w:proofErr w:type="spellStart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ymo</w:t>
                      </w:r>
                      <w:proofErr w:type="spellEnd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, </w:t>
                      </w:r>
                      <w:proofErr w:type="spellStart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>venio</w:t>
                      </w:r>
                      <w:proofErr w:type="spellEnd"/>
                      <w:r w:rsidR="00553A46" w:rsidRPr="00807076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  <w:t xml:space="preserve"> illum .</w:t>
                      </w:r>
                    </w:p>
                    <w:p w14:paraId="3934B8E2" w14:textId="77777777" w:rsidR="00D4497E" w:rsidRPr="00807076" w:rsidRDefault="00D4497E" w:rsidP="00D4497E">
                      <w:pPr>
                        <w:widowControl w:val="0"/>
                        <w:spacing w:line="320" w:lineRule="exact"/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  <w:lang w:val="en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708416" behindDoc="0" locked="0" layoutInCell="1" allowOverlap="1" wp14:anchorId="66AF3D3B" wp14:editId="1D2C6CC7">
                <wp:simplePos x="0" y="0"/>
                <wp:positionH relativeFrom="column">
                  <wp:posOffset>2642235</wp:posOffset>
                </wp:positionH>
                <wp:positionV relativeFrom="page">
                  <wp:posOffset>7522210</wp:posOffset>
                </wp:positionV>
                <wp:extent cx="2286000" cy="2451100"/>
                <wp:effectExtent l="0" t="0" r="0" b="6350"/>
                <wp:wrapNone/>
                <wp:docPr id="59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245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181BA77" w14:textId="77777777" w:rsidR="002A0B7E" w:rsidRDefault="00D4497E" w:rsidP="002A0B7E">
                            <w:pPr>
                              <w:widowControl w:val="0"/>
                              <w:spacing w:after="0" w:line="320" w:lineRule="exact"/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proprius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magna.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Delenit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abdo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esse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quia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Ratis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neque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ymo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venio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illum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pala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damnum.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2A0B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consequa</w:t>
                            </w:r>
                            <w:proofErr w:type="spellEnd"/>
                            <w:r w:rsidR="002A0B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</w:p>
                          <w:p w14:paraId="58DB3F92" w14:textId="77777777" w:rsidR="00D4497E" w:rsidRDefault="002A0B7E" w:rsidP="00553A46">
                            <w:pPr>
                              <w:widowControl w:val="0"/>
                              <w:spacing w:after="0" w:line="320" w:lineRule="exact"/>
                              <w:ind w:right="-117"/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A</w:t>
                            </w:r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ptent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Adipiscing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magna </w:t>
                            </w:r>
                            <w:r w:rsidR="00553A46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br/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jumentum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velit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iriure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r w:rsidR="00553A46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br/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obruo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vel.Volutpat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mos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r w:rsidR="00553A46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br/>
                            </w:r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at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neque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lobortis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r w:rsidR="00553A46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br/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dignissim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, </w:t>
                            </w:r>
                            <w:r w:rsidR="00553A46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br/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torqueo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acsi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roto</w:t>
                            </w:r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modo. </w:t>
                            </w:r>
                            <w:r w:rsidR="00553A46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br/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obruo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quae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ingenium </w:t>
                            </w:r>
                            <w:r w:rsidR="00553A46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br/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tristique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elit</w:t>
                            </w:r>
                            <w:proofErr w:type="spellEnd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 w:rsidR="00D4497E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n</w:t>
                            </w:r>
                            <w:r w:rsidR="00553A46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>atu</w:t>
                            </w:r>
                            <w:proofErr w:type="spellEnd"/>
                            <w:r w:rsidR="00553A46">
                              <w:rPr>
                                <w:rFonts w:ascii="Arial" w:hAnsi="Arial" w:cs="Arial"/>
                                <w:color w:val="FFFFFE"/>
                                <w:sz w:val="14"/>
                                <w:szCs w:val="14"/>
                                <w:lang w:val="en"/>
                              </w:rPr>
                              <w:t xml:space="preserve"> meus.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AF3D3B" id="Text Box 33" o:spid="_x0000_s1044" type="#_x0000_t202" style="position:absolute;margin-left:208.05pt;margin-top:592.3pt;width:180pt;height:193pt;z-index:25170841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" filled="f" fillcolor="#fffffe" stroked="f" strokecolor="#212120" insetpen="t">
                <v:textbox inset="2.88pt,2.88pt,2.88pt,2.88pt">
                  <w:txbxContent>
                    <w:p w14:paraId="3181BA77" w14:textId="77777777" w:rsidR="002A0B7E" w:rsidRDefault="00D4497E" w:rsidP="002A0B7E">
                      <w:pPr>
                        <w:widowControl w:val="0"/>
                        <w:spacing w:after="0" w:line="320" w:lineRule="exact"/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proprius</w:t>
                      </w:r>
                      <w:proofErr w:type="spellEnd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. In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os</w:t>
                      </w:r>
                      <w:proofErr w:type="spellEnd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quae nulla magna. </w:t>
                      </w:r>
                      <w:proofErr w:type="spellStart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Delenit</w:t>
                      </w:r>
                      <w:proofErr w:type="spellEnd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abdo</w:t>
                      </w:r>
                      <w:proofErr w:type="spellEnd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esse quia, </w:t>
                      </w:r>
                      <w:proofErr w:type="spellStart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te</w:t>
                      </w:r>
                      <w:proofErr w:type="spellEnd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huic. </w:t>
                      </w:r>
                      <w:proofErr w:type="spellStart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Ratis</w:t>
                      </w:r>
                      <w:proofErr w:type="spellEnd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neque </w:t>
                      </w:r>
                      <w:proofErr w:type="spellStart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ymo</w:t>
                      </w:r>
                      <w:proofErr w:type="spellEnd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venio</w:t>
                      </w:r>
                      <w:proofErr w:type="spellEnd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illum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pala</w:t>
                      </w:r>
                      <w:proofErr w:type="spellEnd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damnum. </w:t>
                      </w:r>
                      <w:proofErr w:type="spellStart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ut </w:t>
                      </w:r>
                      <w:proofErr w:type="spellStart"/>
                      <w:r w:rsidR="002A0B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consequa</w:t>
                      </w:r>
                      <w:proofErr w:type="spellEnd"/>
                      <w:r w:rsidR="002A0B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.</w:t>
                      </w:r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</w:p>
                    <w:p w14:paraId="58DB3F92" w14:textId="77777777" w:rsidR="00D4497E" w:rsidRDefault="002A0B7E" w:rsidP="00553A46">
                      <w:pPr>
                        <w:widowControl w:val="0"/>
                        <w:spacing w:after="0" w:line="320" w:lineRule="exact"/>
                        <w:ind w:right="-117"/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A</w:t>
                      </w:r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ptent</w:t>
                      </w:r>
                      <w:proofErr w:type="spellEnd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. Adipiscing magna </w:t>
                      </w:r>
                      <w:r w:rsidR="00553A46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br/>
                      </w:r>
                      <w:proofErr w:type="spellStart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jumentum</w:t>
                      </w:r>
                      <w:proofErr w:type="spellEnd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velit </w:t>
                      </w:r>
                      <w:proofErr w:type="spellStart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iriure</w:t>
                      </w:r>
                      <w:proofErr w:type="spellEnd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r w:rsidR="00553A46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br/>
                      </w:r>
                      <w:proofErr w:type="spellStart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obruo</w:t>
                      </w:r>
                      <w:proofErr w:type="spellEnd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vel.Volutpat</w:t>
                      </w:r>
                      <w:proofErr w:type="spellEnd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mos</w:t>
                      </w:r>
                      <w:proofErr w:type="spellEnd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r w:rsidR="00553A46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br/>
                      </w:r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at neque nulla</w:t>
                      </w:r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proofErr w:type="spellStart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lobortis</w:t>
                      </w:r>
                      <w:proofErr w:type="spellEnd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r w:rsidR="00553A46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br/>
                      </w:r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dignissim </w:t>
                      </w:r>
                      <w:proofErr w:type="spellStart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conventio</w:t>
                      </w:r>
                      <w:proofErr w:type="spellEnd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, </w:t>
                      </w:r>
                      <w:r w:rsidR="00553A46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br/>
                      </w:r>
                      <w:proofErr w:type="spellStart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torqueo</w:t>
                      </w:r>
                      <w:proofErr w:type="spellEnd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, </w:t>
                      </w:r>
                      <w:proofErr w:type="spellStart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acsi</w:t>
                      </w:r>
                      <w:proofErr w:type="spellEnd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roto</w:t>
                      </w:r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modo. </w:t>
                      </w:r>
                      <w:r w:rsidR="00553A46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br/>
                      </w:r>
                      <w:proofErr w:type="spellStart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Feugait</w:t>
                      </w:r>
                      <w:proofErr w:type="spellEnd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in </w:t>
                      </w:r>
                      <w:proofErr w:type="spellStart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obruo</w:t>
                      </w:r>
                      <w:proofErr w:type="spellEnd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quae ingenium </w:t>
                      </w:r>
                      <w:r w:rsidR="00553A46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br/>
                      </w:r>
                      <w:proofErr w:type="spellStart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tristique</w:t>
                      </w:r>
                      <w:proofErr w:type="spellEnd"/>
                      <w:r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</w:t>
                      </w:r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elit vel </w:t>
                      </w:r>
                      <w:proofErr w:type="spellStart"/>
                      <w:r w:rsidR="00D4497E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n</w:t>
                      </w:r>
                      <w:r w:rsidR="00553A46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>atu</w:t>
                      </w:r>
                      <w:proofErr w:type="spellEnd"/>
                      <w:r w:rsidR="00553A46">
                        <w:rPr>
                          <w:rFonts w:ascii="Arial" w:hAnsi="Arial" w:cs="Arial"/>
                          <w:color w:val="FFFFFE"/>
                          <w:sz w:val="14"/>
                          <w:szCs w:val="14"/>
                          <w:lang w:val="en"/>
                        </w:rPr>
                        <w:t xml:space="preserve"> meus.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706368" behindDoc="0" locked="0" layoutInCell="1" allowOverlap="1" wp14:anchorId="6EA17BF4" wp14:editId="4D4451A7">
                <wp:simplePos x="0" y="0"/>
                <wp:positionH relativeFrom="column">
                  <wp:posOffset>241935</wp:posOffset>
                </wp:positionH>
                <wp:positionV relativeFrom="page">
                  <wp:posOffset>6780843</wp:posOffset>
                </wp:positionV>
                <wp:extent cx="3743325" cy="342900"/>
                <wp:effectExtent l="0" t="0" r="9525" b="0"/>
                <wp:wrapNone/>
                <wp:docPr id="57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4332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59B759B8" w14:textId="77777777" w:rsidR="00D4497E" w:rsidRPr="00807076" w:rsidRDefault="00D4497E" w:rsidP="00D4497E">
                            <w:pPr>
                              <w:widowControl w:val="0"/>
                              <w:spacing w:line="400" w:lineRule="exact"/>
                              <w:jc w:val="both"/>
                              <w:rPr>
                                <w:rFonts w:ascii="Arial" w:hAnsi="Arial" w:cs="Arial"/>
                                <w:b/>
                                <w:bCs/>
                                <w:color w:val="FFFFFE"/>
                                <w:w w:val="90"/>
                                <w:sz w:val="32"/>
                                <w:szCs w:val="32"/>
                                <w:lang w:val="en"/>
                              </w:rPr>
                            </w:pPr>
                            <w:r w:rsidRPr="00807076">
                              <w:rPr>
                                <w:rFonts w:ascii="Arial" w:hAnsi="Arial" w:cs="Arial"/>
                                <w:b/>
                                <w:bCs/>
                                <w:color w:val="FFFFFE"/>
                                <w:spacing w:val="20"/>
                                <w:w w:val="90"/>
                                <w:sz w:val="32"/>
                                <w:szCs w:val="32"/>
                                <w:lang w:val="en"/>
                              </w:rPr>
                              <w:t>This Month’s Q&amp;A Technology Tips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A17BF4" id="Text Box 31" o:spid="_x0000_s1045" type="#_x0000_t202" style="position:absolute;margin-left:19.05pt;margin-top:533.9pt;width:294.75pt;height:27pt;z-index:25170636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" filled="f" fillcolor="#fffffe" stroked="f" strokecolor="#212120" insetpen="t">
                <v:textbox inset="2.88pt,2.88pt,2.88pt,2.88pt">
                  <w:txbxContent>
                    <w:p w14:paraId="59B759B8" w14:textId="77777777" w:rsidR="00D4497E" w:rsidRPr="00807076" w:rsidRDefault="00D4497E" w:rsidP="00D4497E">
                      <w:pPr>
                        <w:widowControl w:val="0"/>
                        <w:spacing w:line="400" w:lineRule="exact"/>
                        <w:jc w:val="both"/>
                        <w:rPr>
                          <w:rFonts w:ascii="Arial" w:hAnsi="Arial" w:cs="Arial"/>
                          <w:b/>
                          <w:bCs/>
                          <w:color w:val="FFFFFE"/>
                          <w:w w:val="90"/>
                          <w:sz w:val="32"/>
                          <w:szCs w:val="32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b/>
                          <w:bCs/>
                          <w:color w:val="FFFFFE"/>
                          <w:spacing w:val="20"/>
                          <w:w w:val="90"/>
                          <w:sz w:val="32"/>
                          <w:szCs w:val="32"/>
                          <w:lang w:val="en"/>
                        </w:rPr>
                        <w:t>This Month’s Q&amp;A Technology Tips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20734B">
        <w:br w:type="page"/>
      </w:r>
    </w:p>
    <w:p w14:paraId="5CC13DEC" w14:textId="3F63D4DA" w:rsidR="00000000" w:rsidRDefault="00C54A02">
      <w:r w:rsidRPr="00D4497E">
        <w:rPr>
          <w:noProof/>
        </w:rPr>
        <w:lastRenderedPageBreak/>
        <mc:AlternateContent>
          <mc:Choice Requires="wps">
            <w:drawing>
              <wp:anchor distT="36576" distB="36576" distL="36576" distR="36576" simplePos="0" relativeHeight="251747328" behindDoc="0" locked="0" layoutInCell="1" allowOverlap="1" wp14:anchorId="62B37FC8" wp14:editId="4917402E">
                <wp:simplePos x="0" y="0"/>
                <wp:positionH relativeFrom="column">
                  <wp:posOffset>4551045</wp:posOffset>
                </wp:positionH>
                <wp:positionV relativeFrom="page">
                  <wp:posOffset>4945380</wp:posOffset>
                </wp:positionV>
                <wp:extent cx="2251710" cy="2715895"/>
                <wp:effectExtent l="0" t="0" r="0" b="8255"/>
                <wp:wrapNone/>
                <wp:docPr id="1606750854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1710" cy="271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58C41B8D" w14:textId="75BC9DA1" w:rsidR="00C54A02" w:rsidRDefault="00C54A02" w:rsidP="00D4497E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ut 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voco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br/>
                              <w:t xml:space="preserve">consequat.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Adipsdiscing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jumentum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damnum pneum.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lorem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jumentum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velitan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meus indoles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interddfico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quadfse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nudflla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magna. 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utan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sdl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vocoloc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ispo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facto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delore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ergo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maska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forgeuit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masca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pala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ergo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sacrumlamap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allacum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dergo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ipso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sermi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B37FC8" id="_x0000_s1046" type="#_x0000_t202" style="position:absolute;margin-left:358.35pt;margin-top:389.4pt;width:177.3pt;height:213.85pt;z-index:25174732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" filled="f" fillcolor="#fffffe" stroked="f" strokecolor="#212120" insetpen="t">
                <v:textbox inset="2.88pt,2.88pt,2.88pt,2.88pt">
                  <w:txbxContent>
                    <w:p w14:paraId="58C41B8D" w14:textId="75BC9DA1" w:rsidR="00C54A02" w:rsidRDefault="00C54A02" w:rsidP="00D4497E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br/>
                        <w:t xml:space="preserve">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voco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br/>
                        <w:t xml:space="preserve">consequat.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Adipsdiscing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magna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jumentum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velit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damnum pneum.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consequat lorem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magna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jumentum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velitan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meus indoles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ne secundum,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interddfico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quadfse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nudflla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magna. 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utan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sdl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as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vocoloc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ispo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facto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delore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ergo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maska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forgeuit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masca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pala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ergo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sacrumlamap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allacum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dergo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ipso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sermi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.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746304" behindDoc="0" locked="0" layoutInCell="1" allowOverlap="1" wp14:anchorId="79A4821A" wp14:editId="426573C6">
                <wp:simplePos x="0" y="0"/>
                <wp:positionH relativeFrom="column">
                  <wp:posOffset>2286000</wp:posOffset>
                </wp:positionH>
                <wp:positionV relativeFrom="page">
                  <wp:posOffset>4945380</wp:posOffset>
                </wp:positionV>
                <wp:extent cx="2060575" cy="2715895"/>
                <wp:effectExtent l="0" t="0" r="0" b="8255"/>
                <wp:wrapNone/>
                <wp:docPr id="403615146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0575" cy="271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574EF973" w14:textId="77777777" w:rsidR="00C54A02" w:rsidRDefault="00C54A02" w:rsidP="00D4497E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erat.Loquor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meus indoles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interdico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asos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Delenit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abdo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quia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Ratis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neque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ymo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venio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illum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pala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damnum pneum.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serpo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voco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ququadrum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lorem ipso. </w:t>
                            </w:r>
                          </w:p>
                          <w:p w14:paraId="0BC488D2" w14:textId="77777777" w:rsidR="00C54A02" w:rsidRDefault="00C54A02" w:rsidP="00D4497E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jumentum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 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eros lorem ipsum dolor.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meus indole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interdico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magna.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A4821A" id="_x0000_s1047" type="#_x0000_t202" style="position:absolute;margin-left:180pt;margin-top:389.4pt;width:162.25pt;height:213.85pt;z-index:25174630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" filled="f" fillcolor="#fffffe" stroked="f" strokecolor="#212120" insetpen="t">
                <v:textbox inset="2.88pt,2.88pt,2.88pt,2.88pt">
                  <w:txbxContent>
                    <w:p w14:paraId="574EF973" w14:textId="77777777" w:rsidR="00C54A02" w:rsidRDefault="00C54A02" w:rsidP="00D4497E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erat.Loquor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meus indoles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ne secundum,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interdico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asos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quae nulla magna.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Delenit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abdo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esse quia,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Ratis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neque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ymo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venio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illum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pala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damnum pneum.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serpo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voco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ququadrum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lorem ipso. </w:t>
                      </w:r>
                    </w:p>
                    <w:p w14:paraId="0BC488D2" w14:textId="77777777" w:rsidR="00C54A02" w:rsidRDefault="00C54A02" w:rsidP="00D4497E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Adipiscing magna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jumentum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velit  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eros lorem ipsum dolor.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meus indole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ne secundum,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interdico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quae nulla magna.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745280" behindDoc="0" locked="0" layoutInCell="1" allowOverlap="1" wp14:anchorId="23EA0B9A" wp14:editId="7AA34BFC">
                <wp:simplePos x="0" y="0"/>
                <wp:positionH relativeFrom="margin">
                  <wp:posOffset>-20320</wp:posOffset>
                </wp:positionH>
                <wp:positionV relativeFrom="page">
                  <wp:posOffset>4945702</wp:posOffset>
                </wp:positionV>
                <wp:extent cx="2060575" cy="2715895"/>
                <wp:effectExtent l="0" t="0" r="0" b="8255"/>
                <wp:wrapNone/>
                <wp:docPr id="1310249020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0575" cy="271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6DB4ADF" w14:textId="77777777" w:rsidR="00C54A02" w:rsidRDefault="00C54A02" w:rsidP="00D4497E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Volutpat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mos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neque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obortis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dignissim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conventio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torqueo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acsi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roto modo.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Feugait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ingenium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tristique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natu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meus.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Molior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torqueo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capio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feugiat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pneum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commodo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mara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genitus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. </w:t>
                            </w:r>
                          </w:p>
                          <w:p w14:paraId="55D438FB" w14:textId="07FF51BF" w:rsidR="00C54A02" w:rsidRDefault="00C54A02" w:rsidP="00D4497E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Enim neo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adsum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multo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quibus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premo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tamen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Occuro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uxor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dolore,utat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praemitto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opto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sudo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opes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Sino lenis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valetudo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ille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abbas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cogo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saluto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quod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illum,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letatio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EA0B9A" id="_x0000_s1048" type="#_x0000_t202" style="position:absolute;margin-left:-1.6pt;margin-top:389.45pt;width:162.25pt;height:213.85pt;z-index:251745280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" filled="f" fillcolor="#fffffe" stroked="f" strokecolor="#212120" insetpen="t">
                <v:textbox inset="2.88pt,2.88pt,2.88pt,2.88pt">
                  <w:txbxContent>
                    <w:p w14:paraId="76DB4ADF" w14:textId="77777777" w:rsidR="00C54A02" w:rsidRDefault="00C54A02" w:rsidP="00D4497E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Volutpat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mos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at neque nulla </w:t>
                      </w:r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br/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obortis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dignissim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conventio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torqueo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acsi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roto modo.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Feugait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quae ingenium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tristique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elit vel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natu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meus.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Molior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torqueo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capio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velit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ut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erat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feugiat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pneum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commodo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vel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mara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genitus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. </w:t>
                      </w:r>
                    </w:p>
                    <w:p w14:paraId="55D438FB" w14:textId="07FF51BF" w:rsidR="00C54A02" w:rsidRDefault="00C54A02" w:rsidP="00D4497E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Enim neo velit adsum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multo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quibus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premo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tamen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Occuro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uxor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dolore,utat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praemitto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opto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si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sudo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opes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Sino lenis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valetudo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ille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abbas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cogo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saluto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quod, esse illum,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letatio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E17CE6">
        <w:rPr>
          <w:noProof/>
        </w:rPr>
        <mc:AlternateContent>
          <mc:Choice Requires="wps">
            <w:drawing>
              <wp:anchor distT="36576" distB="36576" distL="36576" distR="36576" simplePos="0" relativeHeight="251719680" behindDoc="0" locked="0" layoutInCell="1" allowOverlap="1" wp14:anchorId="0594C320" wp14:editId="1ACEFC19">
                <wp:simplePos x="0" y="0"/>
                <wp:positionH relativeFrom="column">
                  <wp:posOffset>6824</wp:posOffset>
                </wp:positionH>
                <wp:positionV relativeFrom="page">
                  <wp:posOffset>232012</wp:posOffset>
                </wp:positionV>
                <wp:extent cx="1714500" cy="4585562"/>
                <wp:effectExtent l="0" t="0" r="0" b="5715"/>
                <wp:wrapNone/>
                <wp:docPr id="23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4585562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8A386C" id="Rectangle 27" o:spid="_x0000_s1026" style="position:absolute;margin-left:.55pt;margin-top:18.25pt;width:135pt;height:361.05pt;z-index:25171968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" fillcolor="black [3213]" stroked="f">
                <v:textbox inset="2.88pt,2.88pt,2.88pt,2.88pt"/>
                <w10:wrap anchory="page"/>
              </v:rect>
            </w:pict>
          </mc:Fallback>
        </mc:AlternateContent>
      </w:r>
      <w:r w:rsidRPr="00E17CE6">
        <w:rPr>
          <w:noProof/>
        </w:rPr>
        <mc:AlternateContent>
          <mc:Choice Requires="wps">
            <w:drawing>
              <wp:anchor distT="36576" distB="36576" distL="36576" distR="36576" simplePos="0" relativeHeight="251724800" behindDoc="0" locked="0" layoutInCell="1" allowOverlap="1" wp14:anchorId="35D2EF21" wp14:editId="11A9FE69">
                <wp:simplePos x="0" y="0"/>
                <wp:positionH relativeFrom="column">
                  <wp:posOffset>115570</wp:posOffset>
                </wp:positionH>
                <wp:positionV relativeFrom="page">
                  <wp:posOffset>2688798</wp:posOffset>
                </wp:positionV>
                <wp:extent cx="1514901" cy="2101756"/>
                <wp:effectExtent l="0" t="0" r="9525" b="0"/>
                <wp:wrapNone/>
                <wp:docPr id="73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4901" cy="210175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6A3C1F1" w14:textId="77777777" w:rsidR="00E17CE6" w:rsidRPr="00672A95" w:rsidRDefault="00E17CE6" w:rsidP="00E17CE6">
                            <w:pPr>
                              <w:widowControl w:val="0"/>
                              <w:spacing w:line="320" w:lineRule="exact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20"/>
                                <w:w w:val="90"/>
                                <w:sz w:val="28"/>
                                <w:szCs w:val="28"/>
                                <w:lang w:val="en"/>
                              </w:rPr>
                            </w:pPr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pacing w:val="20"/>
                                <w:w w:val="90"/>
                                <w:sz w:val="28"/>
                                <w:szCs w:val="28"/>
                                <w:lang w:val="en"/>
                              </w:rPr>
                              <w:t>Professional Development</w:t>
                            </w:r>
                          </w:p>
                          <w:p w14:paraId="4353FD16" w14:textId="77777777" w:rsidR="00E17CE6" w:rsidRPr="00807076" w:rsidRDefault="00E17CE6" w:rsidP="00E17CE6">
                            <w:pPr>
                              <w:widowControl w:val="0"/>
                              <w:spacing w:line="320" w:lineRule="exact"/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Suscipit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vicis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praesent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epulae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indole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duis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valaconsequat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genitus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at. Sed,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plago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ulum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accumsan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augue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blandit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minim abbas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oppeto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vereor</w:t>
                            </w:r>
                            <w:proofErr w:type="spellEnd"/>
                            <w:r w:rsidRPr="00807076">
                              <w:rPr>
                                <w:rFonts w:ascii="Arial" w:hAnsi="Arial" w:cs="Arial"/>
                                <w:color w:val="FFFFFF" w:themeColor="background1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D2EF21" id="Text Box 34" o:spid="_x0000_s1049" type="#_x0000_t202" style="position:absolute;margin-left:9.1pt;margin-top:211.7pt;width:119.3pt;height:165.5pt;z-index:25172480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" filled="f" fillcolor="#fffffe" stroked="f" strokecolor="#212120" insetpen="t">
                <v:textbox inset="2.88pt,2.88pt,2.88pt,2.88pt">
                  <w:txbxContent>
                    <w:p w14:paraId="36A3C1F1" w14:textId="77777777" w:rsidR="00E17CE6" w:rsidRPr="00672A95" w:rsidRDefault="00E17CE6" w:rsidP="00E17CE6">
                      <w:pPr>
                        <w:widowControl w:val="0"/>
                        <w:spacing w:line="320" w:lineRule="exact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20"/>
                          <w:w w:val="90"/>
                          <w:sz w:val="28"/>
                          <w:szCs w:val="28"/>
                          <w:lang w:val="en"/>
                        </w:rPr>
                      </w:pPr>
                      <w:r w:rsidRPr="00672A95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pacing w:val="20"/>
                          <w:w w:val="90"/>
                          <w:sz w:val="28"/>
                          <w:szCs w:val="28"/>
                          <w:lang w:val="en"/>
                        </w:rPr>
                        <w:t>Professional Development</w:t>
                      </w:r>
                    </w:p>
                    <w:p w14:paraId="4353FD16" w14:textId="77777777" w:rsidR="00E17CE6" w:rsidRPr="00807076" w:rsidRDefault="00E17CE6" w:rsidP="00E17CE6">
                      <w:pPr>
                        <w:widowControl w:val="0"/>
                        <w:spacing w:line="320" w:lineRule="exact"/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</w:pPr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Suscipit,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vicis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praesent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feugait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epulae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indole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duis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enim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valaconsequat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genitus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at. Sed,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plago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, aliquip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ulum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accumsan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adipiscing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augue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blandit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minim abbas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oppeto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vereor</w:t>
                      </w:r>
                      <w:proofErr w:type="spellEnd"/>
                      <w:r w:rsidRPr="00807076">
                        <w:rPr>
                          <w:rFonts w:ascii="Arial" w:hAnsi="Arial" w:cs="Arial"/>
                          <w:color w:val="FFFFFF" w:themeColor="background1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E17CE6">
        <w:rPr>
          <w:noProof/>
        </w:rPr>
        <mc:AlternateContent>
          <mc:Choice Requires="wps">
            <w:drawing>
              <wp:anchor distT="36576" distB="36576" distL="36576" distR="36576" simplePos="0" relativeHeight="251722752" behindDoc="0" locked="0" layoutInCell="1" allowOverlap="1" wp14:anchorId="3EAA146A" wp14:editId="4191C5E1">
                <wp:simplePos x="0" y="0"/>
                <wp:positionH relativeFrom="column">
                  <wp:posOffset>2258060</wp:posOffset>
                </wp:positionH>
                <wp:positionV relativeFrom="page">
                  <wp:posOffset>489651</wp:posOffset>
                </wp:positionV>
                <wp:extent cx="4057650" cy="4326340"/>
                <wp:effectExtent l="0" t="0" r="0" b="0"/>
                <wp:wrapNone/>
                <wp:docPr id="24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7650" cy="4326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8125138" w14:textId="77777777" w:rsidR="00E17CE6" w:rsidRPr="00672A95" w:rsidRDefault="00E17CE6" w:rsidP="00C54A02">
                            <w:pPr>
                              <w:widowControl w:val="0"/>
                              <w:tabs>
                                <w:tab w:val="left" w:pos="180"/>
                              </w:tabs>
                              <w:spacing w:after="0" w:line="480" w:lineRule="auto"/>
                              <w:rPr>
                                <w:rFonts w:ascii="Arial" w:hAnsi="Arial" w:cs="Arial"/>
                                <w:b/>
                                <w:bCs/>
                                <w:w w:val="90"/>
                                <w:sz w:val="28"/>
                                <w:szCs w:val="28"/>
                                <w:lang w:val="en"/>
                              </w:rPr>
                            </w:pPr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w w:val="90"/>
                                <w:sz w:val="28"/>
                                <w:szCs w:val="28"/>
                                <w:lang w:val="en"/>
                              </w:rPr>
                              <w:t>Upcoming Events</w:t>
                            </w:r>
                          </w:p>
                          <w:p w14:paraId="11C28F8A" w14:textId="77777777" w:rsidR="00870B1C" w:rsidRPr="00C54A02" w:rsidRDefault="00870B1C" w:rsidP="00C54A02">
                            <w:pPr>
                              <w:widowControl w:val="0"/>
                              <w:spacing w:after="40" w:line="480" w:lineRule="auto"/>
                              <w:ind w:left="630" w:hanging="630"/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sz w:val="6"/>
                                <w:szCs w:val="6"/>
                                <w:lang w:val="en"/>
                              </w:rPr>
                            </w:pPr>
                          </w:p>
                          <w:p w14:paraId="70094B77" w14:textId="77777777" w:rsidR="00E17CE6" w:rsidRPr="00672A95" w:rsidRDefault="00E17CE6" w:rsidP="00C54A02">
                            <w:pPr>
                              <w:widowControl w:val="0"/>
                              <w:spacing w:after="40" w:line="480" w:lineRule="auto"/>
                              <w:ind w:left="270" w:hanging="270"/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</w:pPr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• </w:t>
                            </w:r>
                            <w:r w:rsidR="00AB4520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ab/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Volutpat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mos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neque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nulla</w:t>
                            </w:r>
                            <w:proofErr w:type="spellEnd"/>
                            <w:r w:rsidR="00870B1C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870B1C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lobortis</w:t>
                            </w:r>
                            <w:proofErr w:type="spellEnd"/>
                            <w:r w:rsidR="00870B1C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dig </w:t>
                            </w:r>
                            <w:proofErr w:type="spellStart"/>
                            <w:r w:rsidR="00870B1C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nissim</w:t>
                            </w:r>
                            <w:proofErr w:type="spellEnd"/>
                            <w:r w:rsidR="00870B1C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convention.</w:t>
                            </w:r>
                            <w:r w:rsidR="00870B1C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br/>
                            </w:r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Enim neo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adsum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multo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in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quibus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premo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tamen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r w:rsidR="00870B1C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Occuro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luxor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dolore,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praemitto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opto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si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sudo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opes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validu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  <w:p w14:paraId="2FA1061F" w14:textId="77777777" w:rsidR="00E17CE6" w:rsidRPr="00672A95" w:rsidRDefault="00870B1C" w:rsidP="00C54A02">
                            <w:pPr>
                              <w:widowControl w:val="0"/>
                              <w:spacing w:before="240" w:after="40" w:line="480" w:lineRule="auto"/>
                              <w:ind w:left="270" w:hanging="270"/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</w:pPr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•</w:t>
                            </w:r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ab/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obruo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quae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ingenium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tristique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elit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natu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meus.</w:t>
                            </w:r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br/>
                            </w:r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Sino lenis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valetudo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ille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abbas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cogo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saluto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quod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illum,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letatio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  <w:r w:rsidR="00920FD8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Letalis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nibh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iustum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transverbero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bene,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enim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dolore modo dolor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serp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  <w:p w14:paraId="4F74B0B2" w14:textId="77777777" w:rsidR="00E17CE6" w:rsidRPr="00672A95" w:rsidRDefault="00870B1C" w:rsidP="00C54A02">
                            <w:pPr>
                              <w:widowControl w:val="0"/>
                              <w:spacing w:before="240" w:after="40" w:line="480" w:lineRule="auto"/>
                              <w:ind w:left="270" w:hanging="270"/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</w:pPr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•</w:t>
                            </w:r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ab/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Molior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torqueo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capio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velit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loquor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aptent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ut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feugiat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pneum.</w:t>
                            </w:r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br/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Delenit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abdo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quia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te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Ratis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neque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ymo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venio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illum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pala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damnum pneum. </w:t>
                            </w:r>
                            <w:r w:rsidR="00920FD8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voco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olior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torqueo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capio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  <w:p w14:paraId="4AAB89E9" w14:textId="77777777" w:rsidR="00E17CE6" w:rsidRPr="00672A95" w:rsidRDefault="00870B1C" w:rsidP="00C54A02">
                            <w:pPr>
                              <w:widowControl w:val="0"/>
                              <w:tabs>
                                <w:tab w:val="left" w:pos="180"/>
                              </w:tabs>
                              <w:spacing w:before="240" w:after="40" w:line="480" w:lineRule="auto"/>
                              <w:ind w:left="270" w:hanging="270"/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</w:pPr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•</w:t>
                            </w:r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ab/>
                            </w:r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Lorem,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vicis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praesent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erat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>feugait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t xml:space="preserve"> dolor.</w:t>
                            </w:r>
                            <w:r w:rsidRPr="00672A95">
                              <w:rPr>
                                <w:rFonts w:ascii="Arial" w:hAnsi="Arial" w:cs="Arial"/>
                                <w:b/>
                                <w:bCs/>
                                <w:spacing w:val="4"/>
                                <w:w w:val="90"/>
                                <w:lang w:val="en"/>
                              </w:rPr>
                              <w:br/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jumentum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volutpat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mos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a</w:t>
                            </w:r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t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neque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lobortis</w:t>
                            </w:r>
                            <w:proofErr w:type="spellEnd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digniss</w:t>
                            </w:r>
                            <w:proofErr w:type="spellEnd"/>
                            <w:r w:rsidR="00920FD8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torqueo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acsi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roto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modol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etalis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nibh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iustum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transverbero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 xml:space="preserve"> bene, </w:t>
                            </w:r>
                            <w:proofErr w:type="spellStart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 w:rsidR="00E17CE6" w:rsidRPr="00672A95"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en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AA146A" id="_x0000_s1050" type="#_x0000_t202" style="position:absolute;margin-left:177.8pt;margin-top:38.55pt;width:319.5pt;height:340.65pt;z-index:251722752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" filled="f" fillcolor="#fffffe" stroked="f" strokecolor="#212120" insetpen="t">
                <v:textbox inset="2.88pt,2.88pt,2.88pt,2.88pt">
                  <w:txbxContent>
                    <w:p w14:paraId="18125138" w14:textId="77777777" w:rsidR="00E17CE6" w:rsidRPr="00672A95" w:rsidRDefault="00E17CE6" w:rsidP="00C54A02">
                      <w:pPr>
                        <w:widowControl w:val="0"/>
                        <w:tabs>
                          <w:tab w:val="left" w:pos="180"/>
                        </w:tabs>
                        <w:spacing w:after="0" w:line="480" w:lineRule="auto"/>
                        <w:rPr>
                          <w:rFonts w:ascii="Arial" w:hAnsi="Arial" w:cs="Arial"/>
                          <w:b/>
                          <w:bCs/>
                          <w:w w:val="90"/>
                          <w:sz w:val="28"/>
                          <w:szCs w:val="28"/>
                          <w:lang w:val="en"/>
                        </w:rPr>
                      </w:pPr>
                      <w:r w:rsidRPr="00672A95">
                        <w:rPr>
                          <w:rFonts w:ascii="Arial" w:hAnsi="Arial" w:cs="Arial"/>
                          <w:b/>
                          <w:bCs/>
                          <w:w w:val="90"/>
                          <w:sz w:val="28"/>
                          <w:szCs w:val="28"/>
                          <w:lang w:val="en"/>
                        </w:rPr>
                        <w:t>Upcoming Events</w:t>
                      </w:r>
                    </w:p>
                    <w:p w14:paraId="11C28F8A" w14:textId="77777777" w:rsidR="00870B1C" w:rsidRPr="00C54A02" w:rsidRDefault="00870B1C" w:rsidP="00C54A02">
                      <w:pPr>
                        <w:widowControl w:val="0"/>
                        <w:spacing w:after="40" w:line="480" w:lineRule="auto"/>
                        <w:ind w:left="630" w:hanging="630"/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sz w:val="6"/>
                          <w:szCs w:val="6"/>
                          <w:lang w:val="en"/>
                        </w:rPr>
                      </w:pPr>
                    </w:p>
                    <w:p w14:paraId="70094B77" w14:textId="77777777" w:rsidR="00E17CE6" w:rsidRPr="00672A95" w:rsidRDefault="00E17CE6" w:rsidP="00C54A02">
                      <w:pPr>
                        <w:widowControl w:val="0"/>
                        <w:spacing w:after="40" w:line="480" w:lineRule="auto"/>
                        <w:ind w:left="270" w:hanging="270"/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</w:pPr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• </w:t>
                      </w:r>
                      <w:r w:rsidR="00AB4520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ab/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Volutpat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mos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at neque nulla</w:t>
                      </w:r>
                      <w:r w:rsidR="00870B1C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</w:t>
                      </w:r>
                      <w:proofErr w:type="spellStart"/>
                      <w:r w:rsidR="00870B1C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lobortis</w:t>
                      </w:r>
                      <w:proofErr w:type="spellEnd"/>
                      <w:r w:rsidR="00870B1C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dig </w:t>
                      </w:r>
                      <w:proofErr w:type="spellStart"/>
                      <w:r w:rsidR="00870B1C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nissim</w:t>
                      </w:r>
                      <w:proofErr w:type="spellEnd"/>
                      <w:r w:rsidR="00870B1C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convention.</w:t>
                      </w:r>
                      <w:r w:rsidR="00870B1C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br/>
                      </w:r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Enim neo velit adsum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multo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in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quibus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premo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tamen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r w:rsidR="00870B1C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br/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Occuro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luxor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dolore, ut at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praemitto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opto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si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sudo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opes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validu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  <w:p w14:paraId="2FA1061F" w14:textId="77777777" w:rsidR="00E17CE6" w:rsidRPr="00672A95" w:rsidRDefault="00870B1C" w:rsidP="00C54A02">
                      <w:pPr>
                        <w:widowControl w:val="0"/>
                        <w:spacing w:before="240" w:after="40" w:line="480" w:lineRule="auto"/>
                        <w:ind w:left="270" w:hanging="270"/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</w:pPr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•</w:t>
                      </w:r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ab/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Feugait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in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obruo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quae ingenium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tristique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elit vel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natu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meus.</w:t>
                      </w:r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br/>
                      </w:r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Sino lenis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valetudo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ille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abbas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cogo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saluto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quod, esse illum,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letatio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.</w:t>
                      </w:r>
                      <w:r w:rsidR="00920FD8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br/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Letalis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nibh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iustum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transverbero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bene,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enim dolore modo dolor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serp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  <w:p w14:paraId="4F74B0B2" w14:textId="77777777" w:rsidR="00E17CE6" w:rsidRPr="00672A95" w:rsidRDefault="00870B1C" w:rsidP="00C54A02">
                      <w:pPr>
                        <w:widowControl w:val="0"/>
                        <w:spacing w:before="240" w:after="40" w:line="480" w:lineRule="auto"/>
                        <w:ind w:left="270" w:hanging="270"/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</w:pPr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•</w:t>
                      </w:r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ab/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Molior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torqueo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capio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velit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loquor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aptent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ut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feugiat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pneum.</w:t>
                      </w:r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br/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Delenit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abdo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esse quia,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te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Ratis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neque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ymo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venio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illum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pala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damnum pneum. </w:t>
                      </w:r>
                      <w:r w:rsidR="00920FD8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br/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ut consequat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voco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olior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torqueo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capio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  <w:p w14:paraId="4AAB89E9" w14:textId="77777777" w:rsidR="00E17CE6" w:rsidRPr="00672A95" w:rsidRDefault="00870B1C" w:rsidP="00C54A02">
                      <w:pPr>
                        <w:widowControl w:val="0"/>
                        <w:tabs>
                          <w:tab w:val="left" w:pos="180"/>
                        </w:tabs>
                        <w:spacing w:before="240" w:after="40" w:line="480" w:lineRule="auto"/>
                        <w:ind w:left="270" w:hanging="270"/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</w:pPr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•</w:t>
                      </w:r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ab/>
                      </w:r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Lorem,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vicis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praesent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erat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>feugait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t xml:space="preserve"> dolor.</w:t>
                      </w:r>
                      <w:r w:rsidRPr="00672A95">
                        <w:rPr>
                          <w:rFonts w:ascii="Arial" w:hAnsi="Arial" w:cs="Arial"/>
                          <w:b/>
                          <w:bCs/>
                          <w:spacing w:val="4"/>
                          <w:w w:val="90"/>
                          <w:lang w:val="en"/>
                        </w:rPr>
                        <w:br/>
                      </w:r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Adipiscing magna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jumentum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velit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volutpat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mos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a</w:t>
                      </w:r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t neque nulla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lobortis</w:t>
                      </w:r>
                      <w:proofErr w:type="spellEnd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digniss</w:t>
                      </w:r>
                      <w:proofErr w:type="spellEnd"/>
                      <w:r w:rsidR="00920FD8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br/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torqueo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acsi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roto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modol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etalis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nibh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iustum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transverbero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 xml:space="preserve"> bene, </w:t>
                      </w:r>
                      <w:proofErr w:type="spellStart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 w:rsidR="00E17CE6" w:rsidRPr="00672A95">
                        <w:rPr>
                          <w:rFonts w:ascii="Arial" w:hAnsi="Arial" w:cs="Arial"/>
                          <w:sz w:val="15"/>
                          <w:szCs w:val="15"/>
                          <w:lang w:val="en"/>
                        </w:rPr>
                        <w:t>.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749376" behindDoc="0" locked="0" layoutInCell="1" allowOverlap="1" wp14:anchorId="3E86A8DB" wp14:editId="70DCD5ED">
                <wp:simplePos x="0" y="0"/>
                <wp:positionH relativeFrom="margin">
                  <wp:posOffset>12700</wp:posOffset>
                </wp:positionH>
                <wp:positionV relativeFrom="page">
                  <wp:posOffset>7640320</wp:posOffset>
                </wp:positionV>
                <wp:extent cx="2060575" cy="2715895"/>
                <wp:effectExtent l="0" t="0" r="0" b="8255"/>
                <wp:wrapNone/>
                <wp:docPr id="1229760009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0575" cy="271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7B976BC" w14:textId="77777777" w:rsidR="00C54A02" w:rsidRDefault="00C54A02" w:rsidP="00C54A02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Volutpat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mos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at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neque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obortis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dignissim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conventio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torqueo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acsi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roto modo.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Feugait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ingenium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tristique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natu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meus.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Molior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torqueo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capio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feugiat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pneum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commodo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 mara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>genitus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2E3640"/>
                                <w:sz w:val="16"/>
                                <w:szCs w:val="16"/>
                                <w:lang w:val="en"/>
                              </w:rPr>
                              <w:t xml:space="preserve">. </w:t>
                            </w:r>
                          </w:p>
                          <w:p w14:paraId="610CD453" w14:textId="77777777" w:rsidR="00C54A02" w:rsidRDefault="00C54A02" w:rsidP="00C54A02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Enim neo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adsum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odio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multo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commoveo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quibus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premo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tamen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erat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Occuro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uxor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dolore,utat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praemitto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opto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sudo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opes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feugiat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validus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Sino lenis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valetudo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ille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abbas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cogo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saluto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quod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illum,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letatio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conventio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86A8DB" id="_x0000_s1051" type="#_x0000_t202" style="position:absolute;margin-left:1pt;margin-top:601.6pt;width:162.25pt;height:213.85pt;z-index:251749376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" filled="f" fillcolor="#fffffe" stroked="f" strokecolor="#212120" insetpen="t">
                <v:textbox inset="2.88pt,2.88pt,2.88pt,2.88pt">
                  <w:txbxContent>
                    <w:p w14:paraId="37B976BC" w14:textId="77777777" w:rsidR="00C54A02" w:rsidRDefault="00C54A02" w:rsidP="00C54A02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Volutpat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mos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at neque nulla </w:t>
                      </w:r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br/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obortis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dignissim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conventio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torqueo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acsi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roto modo.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Feugait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quae ingenium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tristique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elit vel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natu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meus.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Molior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torqueo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capio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velit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ut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erat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feugiat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pneum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commodo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vel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 mara </w:t>
                      </w:r>
                      <w:proofErr w:type="spellStart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>genitus</w:t>
                      </w:r>
                      <w:proofErr w:type="spellEnd"/>
                      <w:r>
                        <w:rPr>
                          <w:rFonts w:ascii="Arial" w:hAnsi="Arial" w:cs="Arial"/>
                          <w:color w:val="2E3640"/>
                          <w:sz w:val="16"/>
                          <w:szCs w:val="16"/>
                          <w:lang w:val="en"/>
                        </w:rPr>
                        <w:t xml:space="preserve">. </w:t>
                      </w:r>
                    </w:p>
                    <w:p w14:paraId="610CD453" w14:textId="77777777" w:rsidR="00C54A02" w:rsidRDefault="00C54A02" w:rsidP="00C54A02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Enim neo velit adsum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odio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multo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commoveo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quibus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premo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tamen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erat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Occuro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uxor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dolore,utat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praemitto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opto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si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sudo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opes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feugiat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validus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Sino lenis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valetudo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ille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abbas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cogo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saluto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quod, esse illum,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letatio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conventio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750400" behindDoc="0" locked="0" layoutInCell="1" allowOverlap="1" wp14:anchorId="1BDCE178" wp14:editId="4FA10F82">
                <wp:simplePos x="0" y="0"/>
                <wp:positionH relativeFrom="column">
                  <wp:posOffset>2319020</wp:posOffset>
                </wp:positionH>
                <wp:positionV relativeFrom="page">
                  <wp:posOffset>7640320</wp:posOffset>
                </wp:positionV>
                <wp:extent cx="2060575" cy="2715895"/>
                <wp:effectExtent l="0" t="0" r="0" b="8255"/>
                <wp:wrapNone/>
                <wp:docPr id="1142545852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0575" cy="271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E753C6D" w14:textId="77777777" w:rsidR="00C54A02" w:rsidRDefault="00C54A02" w:rsidP="00C54A02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erat.Loquor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meus indoles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interdico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asos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Delenit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abdo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esse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quia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huic.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Ratis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neque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ymo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venio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illum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pala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damnum pneum.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serpo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voco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ququadrum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lorem ipso. </w:t>
                            </w:r>
                          </w:p>
                          <w:p w14:paraId="429BED80" w14:textId="77777777" w:rsidR="00C54A02" w:rsidRDefault="00C54A02" w:rsidP="00C54A02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Adipiscing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jumentum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 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vel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eros lorem ipsum dolor.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meus indole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interdico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magna.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DCE178" id="_x0000_s1052" type="#_x0000_t202" style="position:absolute;margin-left:182.6pt;margin-top:601.6pt;width:162.25pt;height:213.85pt;z-index:25175040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" filled="f" fillcolor="#fffffe" stroked="f" strokecolor="#212120" insetpen="t">
                <v:textbox inset="2.88pt,2.88pt,2.88pt,2.88pt">
                  <w:txbxContent>
                    <w:p w14:paraId="0E753C6D" w14:textId="77777777" w:rsidR="00C54A02" w:rsidRDefault="00C54A02" w:rsidP="00C54A02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erat.Loquor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meus indoles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ne secundum,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interdico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asos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quae nulla magna.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Delenit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abdo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esse quia,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huic.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Ratis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neque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ymo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venio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illum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pala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damnum pneum.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serpo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voco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ququadrum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lorem ipso. </w:t>
                      </w:r>
                    </w:p>
                    <w:p w14:paraId="429BED80" w14:textId="77777777" w:rsidR="00C54A02" w:rsidRDefault="00C54A02" w:rsidP="00C54A02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Adipiscing magna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jumentum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velit  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eros lorem ipsum dolor.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meus indole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ne secundum,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interdico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quae nulla magna.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D4497E">
        <w:rPr>
          <w:noProof/>
        </w:rPr>
        <mc:AlternateContent>
          <mc:Choice Requires="wps">
            <w:drawing>
              <wp:anchor distT="36576" distB="36576" distL="36576" distR="36576" simplePos="0" relativeHeight="251751424" behindDoc="0" locked="0" layoutInCell="1" allowOverlap="1" wp14:anchorId="592B0CFF" wp14:editId="586920A2">
                <wp:simplePos x="0" y="0"/>
                <wp:positionH relativeFrom="column">
                  <wp:posOffset>4584065</wp:posOffset>
                </wp:positionH>
                <wp:positionV relativeFrom="page">
                  <wp:posOffset>7640642</wp:posOffset>
                </wp:positionV>
                <wp:extent cx="2251710" cy="2715895"/>
                <wp:effectExtent l="0" t="0" r="0" b="8255"/>
                <wp:wrapNone/>
                <wp:docPr id="180748328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1710" cy="271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E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rgbClr val="21212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455B825" w14:textId="77777777" w:rsidR="00C54A02" w:rsidRDefault="00C54A02" w:rsidP="00C54A02">
                            <w:pPr>
                              <w:widowControl w:val="0"/>
                              <w:spacing w:line="320" w:lineRule="exact"/>
                              <w:jc w:val="both"/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ut 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voco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br/>
                              <w:t xml:space="preserve">consequat.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Adipsdiscing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jumentum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obruo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damnum pneum.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lorem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jumentum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velitan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en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iriure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Loquor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vulputate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meus indoles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iaceo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, ne secundum,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dolus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demoveo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interddfico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proprius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quadfse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nudflla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magna. 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nulla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aliquip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camur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utan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sdl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as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aptent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nisl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vocoloc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consequat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ispo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facto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delore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ergo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maska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forgeuit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masca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pala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ergo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sacrumlamap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allacum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dergo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ipso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>sermi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76767"/>
                                <w:sz w:val="15"/>
                                <w:szCs w:val="15"/>
                                <w:lang w:val="en"/>
                              </w:rPr>
                              <w:t xml:space="preserve"> 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2B0CFF" id="_x0000_s1053" type="#_x0000_t202" style="position:absolute;margin-left:360.95pt;margin-top:601.65pt;width:177.3pt;height:213.85pt;z-index:25175142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" filled="f" fillcolor="#fffffe" stroked="f" strokecolor="#212120" insetpen="t">
                <v:textbox inset="2.88pt,2.88pt,2.88pt,2.88pt">
                  <w:txbxContent>
                    <w:p w14:paraId="7455B825" w14:textId="77777777" w:rsidR="00C54A02" w:rsidRDefault="00C54A02" w:rsidP="00C54A02">
                      <w:pPr>
                        <w:widowControl w:val="0"/>
                        <w:spacing w:line="320" w:lineRule="exact"/>
                        <w:jc w:val="both"/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br/>
                        <w:t xml:space="preserve">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voco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br/>
                        <w:t xml:space="preserve">consequat.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Adipsdiscing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magna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jumentum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velit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obruo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damnum pneum.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ut consequat lorem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magna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jumentum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velitan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en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iriure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Loquor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vulputate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meus indoles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iaceo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, ne secundum,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dolus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demoveo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interddfico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proprius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. In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os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quadfse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nudflla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magna. 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nulla aliquip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camur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utan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sdl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as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aptent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nisl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vocoloc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consequat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ispo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facto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delore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ergo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maska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forgeuit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masca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pala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ergo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sacrumlamap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allacum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dergo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ipso </w:t>
                      </w:r>
                      <w:proofErr w:type="spellStart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>sermi</w:t>
                      </w:r>
                      <w:proofErr w:type="spellEnd"/>
                      <w:r>
                        <w:rPr>
                          <w:rFonts w:ascii="Arial" w:hAnsi="Arial" w:cs="Arial"/>
                          <w:color w:val="676767"/>
                          <w:sz w:val="15"/>
                          <w:szCs w:val="15"/>
                          <w:lang w:val="en"/>
                        </w:rPr>
                        <w:t xml:space="preserve"> .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E17CE6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ADDEA34" wp14:editId="20909CF5">
                <wp:simplePos x="0" y="0"/>
                <wp:positionH relativeFrom="margin">
                  <wp:posOffset>-463550</wp:posOffset>
                </wp:positionH>
                <wp:positionV relativeFrom="margin">
                  <wp:posOffset>9893755</wp:posOffset>
                </wp:positionV>
                <wp:extent cx="7578990" cy="342900"/>
                <wp:effectExtent l="0" t="0" r="22225" b="19050"/>
                <wp:wrapNone/>
                <wp:docPr id="1741211718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78990" cy="3429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solidFill>
                            <a:srgbClr val="0070C0"/>
                          </a:solidFill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71D1A9" id="Rectangle 31" o:spid="_x0000_s1026" style="position:absolute;margin-left:-36.5pt;margin-top:779.05pt;width:596.75pt;height:27pt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" fillcolor="#0070c0" strokecolor="#0070c0">
                <w10:wrap anchorx="margin" anchory="margin"/>
              </v:rect>
            </w:pict>
          </mc:Fallback>
        </mc:AlternateContent>
      </w:r>
      <w:r w:rsidR="00672A95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12ECAB2" wp14:editId="63A97227">
                <wp:simplePos x="0" y="0"/>
                <wp:positionH relativeFrom="column">
                  <wp:posOffset>-170559</wp:posOffset>
                </wp:positionH>
                <wp:positionV relativeFrom="paragraph">
                  <wp:posOffset>-225188</wp:posOffset>
                </wp:positionV>
                <wp:extent cx="2169994" cy="2265528"/>
                <wp:effectExtent l="19050" t="19050" r="40005" b="40005"/>
                <wp:wrapNone/>
                <wp:docPr id="599918798" name="Ov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9994" cy="2265528"/>
                        </a:xfrm>
                        <a:prstGeom prst="rect">
                          <a:avLst/>
                        </a:prstGeom>
                        <a:blipFill dpi="0"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1"/>
                              </a:ext>
                            </a:extLst>
                          </a:blip>
                          <a:srcRect/>
                          <a:stretch>
                            <a:fillRect l="-32437" t="-5423" r="-28313" b="-9635"/>
                          </a:stretch>
                        </a:blipFill>
                        <a:ln w="571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BD264A" id="Oval 5" o:spid="_x0000_s1026" style="position:absolute;margin-left:-13.45pt;margin-top:-17.75pt;width:170.85pt;height:178.4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" strokecolor="#0070c0" strokeweight="4.5pt">
                <v:fill r:id="rId22" o:title="" recolor="t" rotate="t" type="frame"/>
              </v:rect>
            </w:pict>
          </mc:Fallback>
        </mc:AlternateContent>
      </w:r>
      <w:r w:rsidR="001314F3" w:rsidRPr="00E17CE6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F92727A" wp14:editId="52CFB226">
                <wp:simplePos x="0" y="0"/>
                <wp:positionH relativeFrom="margin">
                  <wp:posOffset>-456878</wp:posOffset>
                </wp:positionH>
                <wp:positionV relativeFrom="margin">
                  <wp:posOffset>-457200</wp:posOffset>
                </wp:positionV>
                <wp:extent cx="7578990" cy="342900"/>
                <wp:effectExtent l="0" t="0" r="22225" b="19050"/>
                <wp:wrapNone/>
                <wp:docPr id="72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78990" cy="3429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solidFill>
                            <a:srgbClr val="0070C0"/>
                          </a:solidFill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F5FD2" id="Rectangle 31" o:spid="_x0000_s1026" style="position:absolute;margin-left:-35.95pt;margin-top:-36pt;width:596.75pt;height:27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" fillcolor="#0070c0" strokecolor="#0070c0">
                <w10:wrap anchorx="margin" anchory="margin"/>
              </v:rect>
            </w:pict>
          </mc:Fallback>
        </mc:AlternateContent>
      </w:r>
    </w:p>
    <w:sectPr w:rsidR="001C4988" w:rsidSect="001314F3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8B36D0" w14:textId="77777777" w:rsidR="00422A31" w:rsidRDefault="00422A31" w:rsidP="00AA544E">
      <w:pPr>
        <w:spacing w:after="0" w:line="240" w:lineRule="auto"/>
      </w:pPr>
      <w:r>
        <w:separator/>
      </w:r>
    </w:p>
  </w:endnote>
  <w:endnote w:type="continuationSeparator" w:id="0">
    <w:p w14:paraId="05B8BB75" w14:textId="77777777" w:rsidR="00422A31" w:rsidRDefault="00422A31" w:rsidP="00AA54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AC7FB8" w14:textId="77777777" w:rsidR="00422A31" w:rsidRDefault="00422A31" w:rsidP="00AA544E">
      <w:pPr>
        <w:spacing w:after="0" w:line="240" w:lineRule="auto"/>
      </w:pPr>
      <w:r>
        <w:separator/>
      </w:r>
    </w:p>
  </w:footnote>
  <w:footnote w:type="continuationSeparator" w:id="0">
    <w:p w14:paraId="6AFC5C9E" w14:textId="77777777" w:rsidR="00422A31" w:rsidRDefault="00422A31" w:rsidP="00AA54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A1781D"/>
    <w:multiLevelType w:val="hybridMultilevel"/>
    <w:tmpl w:val="5C6C27DA"/>
    <w:lvl w:ilvl="0" w:tplc="D4C2A5A6">
      <w:numFmt w:val="bullet"/>
      <w:lvlText w:val="•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FEF47E4"/>
    <w:multiLevelType w:val="hybridMultilevel"/>
    <w:tmpl w:val="423097B6"/>
    <w:lvl w:ilvl="0" w:tplc="72EC5E40">
      <w:numFmt w:val="bullet"/>
      <w:lvlText w:val="•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37506254">
    <w:abstractNumId w:val="0"/>
  </w:num>
  <w:num w:numId="2" w16cid:durableId="77990887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isplayBackgroundShape/>
  <w:hideSpellingErrors/>
  <w:hideGrammaticalErrors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4F3"/>
    <w:rsid w:val="00007B1D"/>
    <w:rsid w:val="000B0462"/>
    <w:rsid w:val="000B2356"/>
    <w:rsid w:val="00116AF2"/>
    <w:rsid w:val="001314F3"/>
    <w:rsid w:val="00142870"/>
    <w:rsid w:val="001F06C1"/>
    <w:rsid w:val="0020734B"/>
    <w:rsid w:val="0022650E"/>
    <w:rsid w:val="00246BF9"/>
    <w:rsid w:val="002656D6"/>
    <w:rsid w:val="00280D76"/>
    <w:rsid w:val="002A0B7E"/>
    <w:rsid w:val="002B2411"/>
    <w:rsid w:val="0040112A"/>
    <w:rsid w:val="00421260"/>
    <w:rsid w:val="00422A31"/>
    <w:rsid w:val="00445E81"/>
    <w:rsid w:val="00553A46"/>
    <w:rsid w:val="00571BC4"/>
    <w:rsid w:val="005F72FD"/>
    <w:rsid w:val="00620114"/>
    <w:rsid w:val="00672A95"/>
    <w:rsid w:val="006E0844"/>
    <w:rsid w:val="007423DD"/>
    <w:rsid w:val="00780475"/>
    <w:rsid w:val="00807076"/>
    <w:rsid w:val="008537C2"/>
    <w:rsid w:val="00870B1C"/>
    <w:rsid w:val="008743BA"/>
    <w:rsid w:val="00920FD8"/>
    <w:rsid w:val="00A046B2"/>
    <w:rsid w:val="00A96557"/>
    <w:rsid w:val="00AA544E"/>
    <w:rsid w:val="00AB4520"/>
    <w:rsid w:val="00B8020B"/>
    <w:rsid w:val="00B948E3"/>
    <w:rsid w:val="00C54A02"/>
    <w:rsid w:val="00CA5C0E"/>
    <w:rsid w:val="00D4497E"/>
    <w:rsid w:val="00D96C60"/>
    <w:rsid w:val="00E17CE6"/>
    <w:rsid w:val="00E30EE3"/>
    <w:rsid w:val="00EC159D"/>
    <w:rsid w:val="00FA5842"/>
    <w:rsid w:val="00FD65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D478CA7"/>
  <w15:chartTrackingRefBased/>
  <w15:docId w15:val="{52926D2D-FE06-4973-9A00-6F4EB2D9BF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520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280D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0D76"/>
  </w:style>
  <w:style w:type="paragraph" w:styleId="Footer">
    <w:name w:val="footer"/>
    <w:basedOn w:val="Normal"/>
    <w:link w:val="FooterChar"/>
    <w:uiPriority w:val="99"/>
    <w:unhideWhenUsed/>
    <w:rsid w:val="00280D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0D76"/>
  </w:style>
  <w:style w:type="paragraph" w:styleId="Title">
    <w:name w:val="Title"/>
    <w:basedOn w:val="Normal"/>
    <w:next w:val="Normal"/>
    <w:link w:val="TitleChar"/>
    <w:uiPriority w:val="10"/>
    <w:qFormat/>
    <w:rsid w:val="00807076"/>
    <w:pPr>
      <w:spacing w:after="0" w:line="192" w:lineRule="auto"/>
    </w:pPr>
    <w:rPr>
      <w:rFonts w:eastAsiaTheme="minorEastAsia"/>
      <w:b/>
      <w:caps/>
      <w:noProof/>
      <w:color w:val="ED7D31" w:themeColor="accent2"/>
      <w:sz w:val="110"/>
      <w:szCs w:val="110"/>
    </w:rPr>
  </w:style>
  <w:style w:type="character" w:customStyle="1" w:styleId="TitleChar">
    <w:name w:val="Title Char"/>
    <w:basedOn w:val="DefaultParagraphFont"/>
    <w:link w:val="Title"/>
    <w:uiPriority w:val="10"/>
    <w:rsid w:val="00807076"/>
    <w:rPr>
      <w:rFonts w:eastAsiaTheme="minorEastAsia"/>
      <w:b/>
      <w:caps/>
      <w:noProof/>
      <w:color w:val="ED7D31" w:themeColor="accent2"/>
      <w:sz w:val="110"/>
      <w:szCs w:val="11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pxhere.com/es/photo/1573329" TargetMode="External"/><Relationship Id="rId18" Type="http://schemas.openxmlformats.org/officeDocument/2006/relationships/image" Target="media/image6.png"/><Relationship Id="rId3" Type="http://schemas.openxmlformats.org/officeDocument/2006/relationships/settings" Target="settings.xml"/><Relationship Id="rId21" Type="http://schemas.openxmlformats.org/officeDocument/2006/relationships/hyperlink" Target="https://pxhere.com/en/photo/559565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media/image6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pxhere.com/en/photo/228074" TargetMode="External"/><Relationship Id="rId20" Type="http://schemas.openxmlformats.org/officeDocument/2006/relationships/image" Target="media/image7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24" Type="http://schemas.openxmlformats.org/officeDocument/2006/relationships/glossaryDocument" Target="glossary/document.xml"/><Relationship Id="rId5" Type="http://schemas.openxmlformats.org/officeDocument/2006/relationships/footnotes" Target="footnotes.xml"/><Relationship Id="rId15" Type="http://schemas.openxmlformats.org/officeDocument/2006/relationships/image" Target="media/image5.jpg"/><Relationship Id="rId23" Type="http://schemas.openxmlformats.org/officeDocument/2006/relationships/fontTable" Target="fontTable.xml"/><Relationship Id="rId10" Type="http://schemas.openxmlformats.org/officeDocument/2006/relationships/hyperlink" Target="https://www.pexels.com/photo/man-wearing-gray-suit-besides-woman-2422276/" TargetMode="External"/><Relationship Id="rId19" Type="http://schemas.openxmlformats.org/officeDocument/2006/relationships/image" Target="file:///C:\Documents%20and%20Settings\tamic\Desktop\TC999D\TC9990301D-PB\TC9990301-IMG07.pn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40.jpeg"/><Relationship Id="rId22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P\AppData\Roaming\Microsoft\Templates\Technology%20business%20newsletter%20(4%20pages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F8EC4D21FD6642DDB28A6E7E98032D3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D6AF2CD-95D1-4D91-8AF7-505873A86A74}"/>
      </w:docPartPr>
      <w:docPartBody>
        <w:p w:rsidR="00C03AC5" w:rsidRDefault="001A4628" w:rsidP="001A4628">
          <w:pPr>
            <w:pStyle w:val="F8EC4D21FD6642DDB28A6E7E98032D37"/>
          </w:pPr>
          <w:r w:rsidRPr="00EA50F5">
            <w:t>NEWSLETTER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628"/>
    <w:rsid w:val="00031E2B"/>
    <w:rsid w:val="001A4628"/>
    <w:rsid w:val="0058117B"/>
    <w:rsid w:val="006B321E"/>
    <w:rsid w:val="00C03A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8EC4D21FD6642DDB28A6E7E98032D37">
    <w:name w:val="F8EC4D21FD6642DDB28A6E7E98032D37"/>
    <w:rsid w:val="001A462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Technology business newsletter (4 pages).dotx</Template>
  <TotalTime>19</TotalTime>
  <Pages>4</Pages>
  <Words>20</Words>
  <Characters>42</Characters>
  <Application>Microsoft Office Word</Application>
  <DocSecurity>0</DocSecurity>
  <Lines>21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QM22019</cp:lastModifiedBy>
  <cp:revision>5</cp:revision>
  <dcterms:created xsi:type="dcterms:W3CDTF">2023-03-25T16:52:00Z</dcterms:created>
  <dcterms:modified xsi:type="dcterms:W3CDTF">2023-12-26T11:28:00Z</dcterms:modified>
</cp:coreProperties>
</file>